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0D4748" w:rsidR="000D4748" w:rsidP="000D4748" w:rsidRDefault="0031784E" w14:paraId="4E476D3B" w14:textId="134FB445">
      <w:pPr>
        <w:pStyle w:val="Heading2"/>
      </w:pPr>
      <w:r>
        <w:t>Ú</w:t>
      </w:r>
      <w:r w:rsidR="00810774">
        <w:t xml:space="preserve">klid veřejných prostor železničních stanic a zastávek, provozních a administrativních prostor </w:t>
      </w:r>
      <w:r w:rsidR="00503C0F">
        <w:t>Správy železnic</w:t>
      </w:r>
    </w:p>
    <w:p w:rsidR="00810774" w:rsidP="00810774" w:rsidRDefault="00810774" w14:paraId="2536493A" w14:textId="77777777">
      <w:pPr>
        <w:pStyle w:val="Heading2"/>
        <w:rPr>
          <w:sz w:val="36"/>
          <w:szCs w:val="36"/>
        </w:rPr>
      </w:pPr>
      <w:r w:rsidRPr="744C95F5">
        <w:rPr>
          <w:sz w:val="36"/>
          <w:szCs w:val="36"/>
        </w:rPr>
        <w:t>Standardy úklidových služeb</w:t>
      </w:r>
      <w:r w:rsidRPr="744C95F5" w:rsidR="000D4748">
        <w:rPr>
          <w:sz w:val="36"/>
          <w:szCs w:val="36"/>
        </w:rPr>
        <w:t xml:space="preserve"> (SLA)</w:t>
      </w:r>
      <w:r w:rsidRPr="744C95F5">
        <w:rPr>
          <w:sz w:val="36"/>
          <w:szCs w:val="36"/>
        </w:rPr>
        <w:br w:type="page"/>
      </w:r>
    </w:p>
    <w:p w:rsidR="00810774" w:rsidP="00810774" w:rsidRDefault="00810774" w14:paraId="2EA3F2EA" w14:textId="77777777">
      <w:pPr>
        <w:pStyle w:val="TOC1"/>
      </w:pPr>
    </w:p>
    <w:p w:rsidR="00810774" w:rsidP="00810774" w:rsidRDefault="00810774" w14:paraId="62AAC15D" w14:textId="77777777">
      <w:pPr>
        <w:pStyle w:val="Heading5"/>
      </w:pPr>
    </w:p>
    <w:p w:rsidR="00810774" w:rsidP="00810774" w:rsidRDefault="00810774" w14:paraId="4BC8FC21" w14:textId="77777777">
      <w:pPr>
        <w:pStyle w:val="Heading5"/>
      </w:pPr>
    </w:p>
    <w:p w:rsidR="00810774" w:rsidP="00810774" w:rsidRDefault="00810774" w14:paraId="787D54AD" w14:textId="77777777">
      <w:pPr>
        <w:pStyle w:val="Heading5"/>
      </w:pPr>
    </w:p>
    <w:p w:rsidR="00810774" w:rsidP="00810774" w:rsidRDefault="00810774" w14:paraId="7B26771E" w14:textId="77777777">
      <w:pPr>
        <w:pStyle w:val="Heading5"/>
      </w:pPr>
    </w:p>
    <w:p w:rsidR="00810774" w:rsidP="00810774" w:rsidRDefault="00810774" w14:paraId="0DB4A6EC" w14:textId="77777777">
      <w:pPr>
        <w:pStyle w:val="Heading5"/>
      </w:pPr>
    </w:p>
    <w:p w:rsidRPr="0023091B" w:rsidR="00810774" w:rsidP="00810774" w:rsidRDefault="00810774" w14:paraId="66746A4C" w14:textId="5373EDE1">
      <w:pPr>
        <w:pStyle w:val="Heading5"/>
      </w:pPr>
      <w:hyperlink w:history="1" w:anchor="_Toc437349287">
        <w:r w:rsidRPr="0023091B">
          <w:t>ČÁST A</w:t>
        </w:r>
        <w:r w:rsidRPr="0023091B">
          <w:tab/>
        </w:r>
        <w:r w:rsidR="003E0C45">
          <w:t>ZÁKLADNÍ ROZDĚLENÍ POSKYTOVANÝCH SLUŽEB</w:t>
        </w:r>
      </w:hyperlink>
    </w:p>
    <w:p w:rsidRPr="0023091B" w:rsidR="00810774" w:rsidP="00810774" w:rsidRDefault="00810774" w14:paraId="097D6418" w14:textId="7D172394">
      <w:pPr>
        <w:pStyle w:val="Heading5"/>
      </w:pPr>
      <w:hyperlink w:history="1" w:anchor="_Toc437349292">
        <w:r w:rsidRPr="0023091B">
          <w:t xml:space="preserve">ČÁST </w:t>
        </w:r>
        <w:r w:rsidR="003E0C45">
          <w:t>B</w:t>
        </w:r>
        <w:r w:rsidRPr="0023091B">
          <w:tab/>
        </w:r>
        <w:r w:rsidR="0031784E">
          <w:t>STANDARDY</w:t>
        </w:r>
      </w:hyperlink>
      <w:r w:rsidR="0031784E">
        <w:t xml:space="preserve"> ÚKLIDOVÝCH PRACÍ</w:t>
      </w:r>
      <w:r w:rsidR="003E0C45">
        <w:t xml:space="preserve"> (SLA)</w:t>
      </w:r>
    </w:p>
    <w:p w:rsidR="0031784E" w:rsidP="00810774" w:rsidRDefault="006801DA" w14:paraId="2A75A5AA" w14:textId="65C1FB66">
      <w:pPr>
        <w:pStyle w:val="Heading5"/>
      </w:pPr>
      <w:r>
        <w:fldChar w:fldCharType="begin"/>
      </w:r>
      <w:r>
        <w:instrText xml:space="preserve"> HYPERLINK \l "_Toc437349293" </w:instrText>
      </w:r>
      <w:r>
        <w:fldChar w:fldCharType="separate"/>
      </w:r>
      <w:r w:rsidRPr="0023091B" w:rsidR="00810774">
        <w:t xml:space="preserve">ČÁST </w:t>
      </w:r>
      <w:r w:rsidR="003E0C45">
        <w:t>C</w:t>
      </w:r>
      <w:r w:rsidRPr="0023091B" w:rsidR="00810774">
        <w:tab/>
      </w:r>
      <w:r w:rsidR="0031784E">
        <w:t xml:space="preserve">SPECIÁLNÍ POŽADAVKY NA </w:t>
      </w:r>
      <w:r w:rsidR="0094720C">
        <w:t xml:space="preserve">POSKYTOVÁNÍ </w:t>
      </w:r>
      <w:r w:rsidR="0031784E">
        <w:t>SLUŽBY</w:t>
      </w:r>
    </w:p>
    <w:p w:rsidR="0031784E" w:rsidP="0031784E" w:rsidRDefault="0031784E" w14:paraId="7E614664" w14:textId="78675B9F">
      <w:pPr>
        <w:pStyle w:val="Heading5"/>
        <w:ind w:left="1410" w:hanging="1410"/>
      </w:pPr>
      <w:r>
        <w:t xml:space="preserve">ČÁST </w:t>
      </w:r>
      <w:r w:rsidR="003E0C45">
        <w:t>D</w:t>
      </w:r>
      <w:r>
        <w:tab/>
      </w:r>
      <w:r>
        <w:t>SPECIFIKACE POŽADAVKŮ NA DODÁVKU HYGIENICKÉHO MATERIÁLU A JINÉHO SPOTŘEBNÍHO MATERIÁLU</w:t>
      </w:r>
      <w:r w:rsidRPr="0023091B" w:rsidR="00810774">
        <w:t xml:space="preserve"> </w:t>
      </w:r>
      <w:r w:rsidR="006801DA">
        <w:fldChar w:fldCharType="end"/>
      </w:r>
    </w:p>
    <w:p w:rsidRPr="0031784E" w:rsidR="0031784E" w:rsidP="0031784E" w:rsidRDefault="0031784E" w14:paraId="74D67026" w14:textId="5DCB2CF4">
      <w:pPr>
        <w:pStyle w:val="Heading5"/>
      </w:pPr>
      <w:r w:rsidRPr="0031784E">
        <w:t xml:space="preserve">ČÁST </w:t>
      </w:r>
      <w:r w:rsidR="003E0C45">
        <w:t>E</w:t>
      </w:r>
      <w:r w:rsidRPr="0031784E">
        <w:tab/>
      </w:r>
      <w:r w:rsidRPr="0031784E">
        <w:t>BAREVNÝ PROGRAM</w:t>
      </w:r>
    </w:p>
    <w:p w:rsidRPr="0031784E" w:rsidR="00127E0E" w:rsidP="0031784E" w:rsidRDefault="00127E0E" w14:paraId="61994B87" w14:textId="77777777">
      <w:pPr>
        <w:pStyle w:val="Heading5"/>
      </w:pPr>
    </w:p>
    <w:p w:rsidR="000D4748" w:rsidP="000D4748" w:rsidRDefault="000D4748" w14:paraId="50F35F45" w14:textId="77777777"/>
    <w:p w:rsidR="000D4748" w:rsidP="000D4748" w:rsidRDefault="000D4748" w14:paraId="239AC31E" w14:textId="7E0F2B27"/>
    <w:p w:rsidR="000D4748" w:rsidP="000D4748" w:rsidRDefault="000D4748" w14:paraId="033C22B4" w14:textId="77777777"/>
    <w:p w:rsidR="000D4748" w:rsidP="000D4748" w:rsidRDefault="000D4748" w14:paraId="350C0DD6" w14:textId="77777777"/>
    <w:p w:rsidR="000D4748" w:rsidP="000D4748" w:rsidRDefault="000D4748" w14:paraId="2A7B984C" w14:textId="77777777"/>
    <w:p w:rsidR="000D4748" w:rsidP="000D4748" w:rsidRDefault="000D4748" w14:paraId="628E6603" w14:textId="77777777"/>
    <w:p w:rsidR="000D4748" w:rsidP="000D4748" w:rsidRDefault="000D4748" w14:paraId="0BEC6918" w14:textId="77777777"/>
    <w:p w:rsidR="000D4748" w:rsidP="000D4748" w:rsidRDefault="000D4748" w14:paraId="078875B2" w14:textId="77777777"/>
    <w:p w:rsidR="000D4748" w:rsidP="000D4748" w:rsidRDefault="000D4748" w14:paraId="1917D514" w14:textId="77777777"/>
    <w:p w:rsidR="000D4748" w:rsidP="000D4748" w:rsidRDefault="000D4748" w14:paraId="42562892" w14:textId="77777777"/>
    <w:p w:rsidR="000D4748" w:rsidP="000D4748" w:rsidRDefault="000D4748" w14:paraId="7E5F4DBD" w14:textId="77777777"/>
    <w:p w:rsidR="000D4748" w:rsidP="000D4748" w:rsidRDefault="000D4748" w14:paraId="293650A9" w14:textId="77777777"/>
    <w:p w:rsidR="000D4748" w:rsidP="000D4748" w:rsidRDefault="000D4748" w14:paraId="23C126C2" w14:textId="77777777"/>
    <w:p w:rsidR="000D4748" w:rsidP="000D4748" w:rsidRDefault="000D4748" w14:paraId="43F89F44" w14:textId="77777777"/>
    <w:p w:rsidR="000D4748" w:rsidP="000D4748" w:rsidRDefault="000D4748" w14:paraId="3402D5C9" w14:textId="77777777"/>
    <w:p w:rsidR="000D4748" w:rsidP="000D4748" w:rsidRDefault="000D4748" w14:paraId="6BD050F1" w14:textId="77777777"/>
    <w:p w:rsidR="000D4748" w:rsidP="000D4748" w:rsidRDefault="000D4748" w14:paraId="31BE0DFC" w14:textId="77777777"/>
    <w:p w:rsidR="000D4748" w:rsidP="000D4748" w:rsidRDefault="000D4748" w14:paraId="632B4DB1" w14:textId="554C7CA1"/>
    <w:p w:rsidR="003E0C45" w:rsidP="000D4748" w:rsidRDefault="003E0C45" w14:paraId="725621F9" w14:textId="77777777"/>
    <w:p w:rsidR="000D4748" w:rsidP="000D4748" w:rsidRDefault="000D4748" w14:paraId="0F5074A4" w14:textId="77777777"/>
    <w:p w:rsidRPr="000313F2" w:rsidR="000313F2" w:rsidP="007E141A" w:rsidRDefault="00B93249" w14:paraId="322922A1" w14:textId="6D24F980">
      <w:pPr>
        <w:numPr>
          <w:ilvl w:val="0"/>
          <w:numId w:val="17"/>
        </w:numPr>
        <w:tabs>
          <w:tab w:val="num" w:pos="567"/>
          <w:tab w:val="left" w:pos="1276"/>
        </w:tabs>
        <w:spacing w:after="120" w:line="240" w:lineRule="auto"/>
        <w:ind w:left="1276" w:hanging="1276"/>
        <w:jc w:val="both"/>
        <w:outlineLvl w:val="0"/>
        <w:rPr>
          <w:rStyle w:val="Strong"/>
          <w:sz w:val="24"/>
          <w:szCs w:val="24"/>
        </w:rPr>
      </w:pPr>
      <w:r>
        <w:rPr>
          <w:rStyle w:val="Strong"/>
          <w:sz w:val="24"/>
          <w:szCs w:val="24"/>
        </w:rPr>
        <w:t>ZÁKLADNÍ ROZDĚLENÍ POSKYTOVANÝCH SLUŽEB</w:t>
      </w:r>
      <w:r w:rsidRPr="000313F2" w:rsidR="000313F2">
        <w:rPr>
          <w:rStyle w:val="Strong"/>
          <w:sz w:val="24"/>
          <w:szCs w:val="24"/>
        </w:rPr>
        <w:t xml:space="preserve"> </w:t>
      </w:r>
    </w:p>
    <w:p w:rsidR="00D84316" w:rsidP="003C5B92" w:rsidRDefault="00D84316" w14:paraId="3A809E1F" w14:textId="77777777">
      <w:pPr>
        <w:spacing w:after="120"/>
        <w:jc w:val="both"/>
        <w:rPr>
          <w:bCs/>
          <w:sz w:val="22"/>
        </w:rPr>
      </w:pPr>
    </w:p>
    <w:p w:rsidRPr="003C5B92" w:rsidR="003C5B92" w:rsidP="003C5B92" w:rsidRDefault="00214BDB" w14:paraId="13CD6365" w14:textId="2BF03DD3">
      <w:pPr>
        <w:spacing w:after="120"/>
        <w:jc w:val="both"/>
        <w:rPr>
          <w:bCs/>
          <w:sz w:val="22"/>
        </w:rPr>
      </w:pPr>
      <w:r>
        <w:rPr>
          <w:bCs/>
          <w:sz w:val="22"/>
        </w:rPr>
        <w:t xml:space="preserve">Typy </w:t>
      </w:r>
      <w:r w:rsidR="0087348B">
        <w:rPr>
          <w:bCs/>
          <w:sz w:val="22"/>
        </w:rPr>
        <w:t>poskytovaných</w:t>
      </w:r>
      <w:r>
        <w:rPr>
          <w:bCs/>
          <w:sz w:val="22"/>
        </w:rPr>
        <w:t xml:space="preserve"> služeb</w:t>
      </w:r>
      <w:r w:rsidR="003C5B92">
        <w:rPr>
          <w:bCs/>
          <w:sz w:val="22"/>
        </w:rPr>
        <w:t>:</w:t>
      </w:r>
    </w:p>
    <w:p w:rsidRPr="000313F2" w:rsidR="000313F2" w:rsidP="007E141A" w:rsidRDefault="000313F2" w14:paraId="496AE78B" w14:textId="77777777">
      <w:pPr>
        <w:pStyle w:val="ListParagraph"/>
        <w:numPr>
          <w:ilvl w:val="0"/>
          <w:numId w:val="18"/>
        </w:numPr>
      </w:pPr>
      <w:r w:rsidRPr="000313F2">
        <w:t xml:space="preserve">Pravidelný úklid </w:t>
      </w:r>
    </w:p>
    <w:p w:rsidR="00714F04" w:rsidP="007E141A" w:rsidRDefault="000313F2" w14:paraId="6D8C69FA" w14:textId="77777777">
      <w:pPr>
        <w:pStyle w:val="ListParagraph"/>
        <w:numPr>
          <w:ilvl w:val="0"/>
          <w:numId w:val="18"/>
        </w:numPr>
      </w:pPr>
      <w:r w:rsidRPr="000313F2">
        <w:t>Mimořádný úklid</w:t>
      </w:r>
    </w:p>
    <w:p w:rsidR="00714F04" w:rsidP="007E141A" w:rsidRDefault="000313F2" w14:paraId="0B63AD06" w14:textId="38609DA4">
      <w:pPr>
        <w:pStyle w:val="ListParagraph"/>
        <w:numPr>
          <w:ilvl w:val="0"/>
          <w:numId w:val="18"/>
        </w:numPr>
      </w:pPr>
      <w:r w:rsidRPr="000313F2">
        <w:t>Dispečink a HelpDesk</w:t>
      </w:r>
    </w:p>
    <w:p w:rsidRPr="000A1D17" w:rsidR="000313F2" w:rsidP="000A1D17" w:rsidRDefault="00B93249" w14:paraId="2EBD78E2" w14:textId="6D0246D1">
      <w:pPr>
        <w:rPr>
          <w:bCs/>
          <w:sz w:val="24"/>
          <w:szCs w:val="24"/>
        </w:rPr>
      </w:pPr>
      <w:r w:rsidRPr="000A1D17">
        <w:rPr>
          <w:bCs/>
          <w:sz w:val="24"/>
          <w:szCs w:val="24"/>
        </w:rPr>
        <w:t>A</w:t>
      </w:r>
      <w:r w:rsidRPr="000A1D17" w:rsidR="00937057">
        <w:rPr>
          <w:bCs/>
          <w:sz w:val="24"/>
          <w:szCs w:val="24"/>
        </w:rPr>
        <w:t xml:space="preserve">1 </w:t>
      </w:r>
      <w:r w:rsidRPr="000A1D17" w:rsidR="000313F2">
        <w:rPr>
          <w:bCs/>
          <w:sz w:val="24"/>
          <w:szCs w:val="24"/>
        </w:rPr>
        <w:t>Pravidelný úklid</w:t>
      </w:r>
    </w:p>
    <w:p w:rsidR="00D27727" w:rsidP="003C5B92" w:rsidRDefault="000313F2" w14:paraId="35D337D1" w14:textId="71C7A107">
      <w:pPr>
        <w:pStyle w:val="BodyText2"/>
      </w:pPr>
      <w:r w:rsidRPr="000313F2">
        <w:t xml:space="preserve">Účelem </w:t>
      </w:r>
      <w:r w:rsidR="00F658B4">
        <w:t xml:space="preserve">této části </w:t>
      </w:r>
      <w:r w:rsidRPr="000313F2">
        <w:t xml:space="preserve">je definovat požadavky na kvalitu </w:t>
      </w:r>
      <w:r>
        <w:t xml:space="preserve">provádění pravidelného </w:t>
      </w:r>
      <w:r w:rsidRPr="000313F2">
        <w:t xml:space="preserve">úklidu </w:t>
      </w:r>
      <w:r w:rsidR="00D27727">
        <w:t>všech prostor</w:t>
      </w:r>
      <w:r w:rsidR="000B6B75">
        <w:t xml:space="preserve"> – Míst plnění </w:t>
      </w:r>
      <w:r w:rsidR="00A52359">
        <w:t xml:space="preserve">v rozsahu </w:t>
      </w:r>
      <w:r w:rsidR="00EA1E5C">
        <w:t>definovaném Smlouvou</w:t>
      </w:r>
      <w:r w:rsidR="000B7628">
        <w:t>.</w:t>
      </w:r>
    </w:p>
    <w:p w:rsidR="00D27727" w:rsidP="003C5B92" w:rsidRDefault="00D27727" w14:paraId="03110BDF" w14:textId="77777777">
      <w:pPr>
        <w:pStyle w:val="BodyText2"/>
      </w:pPr>
      <w:r>
        <w:t xml:space="preserve"> základní dělení prostor pro pravidelný úklid:</w:t>
      </w:r>
    </w:p>
    <w:p w:rsidR="00D27727" w:rsidP="007E141A" w:rsidRDefault="00340943" w14:paraId="40010D4E" w14:textId="77777777">
      <w:pPr>
        <w:pStyle w:val="ListParagraph"/>
        <w:numPr>
          <w:ilvl w:val="0"/>
          <w:numId w:val="18"/>
        </w:numPr>
      </w:pPr>
      <w:r>
        <w:t>V</w:t>
      </w:r>
      <w:r w:rsidR="00D27727">
        <w:t>eřejn</w:t>
      </w:r>
      <w:r>
        <w:t>ě přístupné prostory</w:t>
      </w:r>
      <w:r w:rsidRPr="000313F2" w:rsidR="000313F2">
        <w:t xml:space="preserve"> </w:t>
      </w:r>
    </w:p>
    <w:p w:rsidR="000313F2" w:rsidP="007E141A" w:rsidRDefault="00340943" w14:paraId="03683206" w14:textId="77777777">
      <w:pPr>
        <w:pStyle w:val="ListParagraph"/>
        <w:numPr>
          <w:ilvl w:val="0"/>
          <w:numId w:val="18"/>
        </w:numPr>
      </w:pPr>
      <w:r>
        <w:t xml:space="preserve">Administrativní a provozní prostory Správy železnic </w:t>
      </w:r>
    </w:p>
    <w:p w:rsidRPr="000313F2" w:rsidR="00D27727" w:rsidP="007E141A" w:rsidRDefault="00340943" w14:paraId="4F53BBA3" w14:textId="77777777">
      <w:pPr>
        <w:pStyle w:val="ListParagraph"/>
        <w:numPr>
          <w:ilvl w:val="0"/>
          <w:numId w:val="18"/>
        </w:numPr>
      </w:pPr>
      <w:r>
        <w:t>K</w:t>
      </w:r>
      <w:r w:rsidR="00D27727">
        <w:t>olejiště</w:t>
      </w:r>
      <w:r w:rsidR="002631DF">
        <w:t xml:space="preserve"> v železniční stanici</w:t>
      </w:r>
    </w:p>
    <w:p w:rsidR="000313F2" w:rsidP="003C5B92" w:rsidRDefault="000313F2" w14:paraId="5A52438A" w14:textId="6A7567CE">
      <w:pPr>
        <w:jc w:val="both"/>
      </w:pPr>
      <w:r>
        <w:t>Podrobné konkrétní požadavky jsou definovány</w:t>
      </w:r>
      <w:r w:rsidR="00F93E17">
        <w:t xml:space="preserve"> v části B 2.1. tohoto </w:t>
      </w:r>
      <w:r w:rsidR="005D58C1">
        <w:t>dokumentu,</w:t>
      </w:r>
      <w:r>
        <w:t xml:space="preserve"> příloze č.</w:t>
      </w:r>
      <w:r w:rsidR="00D85BA8">
        <w:t xml:space="preserve"> 5 </w:t>
      </w:r>
      <w:r w:rsidR="00720C89">
        <w:t xml:space="preserve">Smlouvy – </w:t>
      </w:r>
      <w:r w:rsidR="00D85BA8">
        <w:t>Standardy úklidu</w:t>
      </w:r>
      <w:r>
        <w:t xml:space="preserve"> a dále v</w:t>
      </w:r>
      <w:r w:rsidR="00F93E17">
        <w:t xml:space="preserve"> P</w:t>
      </w:r>
      <w:r>
        <w:t>lánech úklidů</w:t>
      </w:r>
      <w:r w:rsidR="386F355B">
        <w:t xml:space="preserve"> či Plánech zimní údržby, které se vztahují</w:t>
      </w:r>
      <w:r>
        <w:t xml:space="preserve"> k jednotlivým objektům</w:t>
      </w:r>
      <w:r w:rsidR="19D6556E">
        <w:t xml:space="preserve"> či lokalitám</w:t>
      </w:r>
      <w:r>
        <w:t>.</w:t>
      </w:r>
    </w:p>
    <w:p w:rsidR="000313F2" w:rsidP="000313F2" w:rsidRDefault="00B93249" w14:paraId="20F5F17B" w14:textId="5E8FC2D7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A</w:t>
      </w:r>
      <w:r w:rsidR="00937057">
        <w:rPr>
          <w:bCs/>
          <w:sz w:val="24"/>
          <w:szCs w:val="24"/>
        </w:rPr>
        <w:t xml:space="preserve">2 </w:t>
      </w:r>
      <w:r w:rsidRPr="000313F2" w:rsidR="000313F2">
        <w:rPr>
          <w:bCs/>
          <w:sz w:val="24"/>
          <w:szCs w:val="24"/>
        </w:rPr>
        <w:t>Mimořádný úklid</w:t>
      </w:r>
    </w:p>
    <w:p w:rsidR="00105D1B" w:rsidP="003C5B92" w:rsidRDefault="000313F2" w14:paraId="163DC830" w14:textId="71D26BC9">
      <w:pPr>
        <w:jc w:val="both"/>
      </w:pPr>
      <w:r w:rsidRPr="000313F2">
        <w:t xml:space="preserve">Jednotlivé požadavky jsou definovány </w:t>
      </w:r>
      <w:r w:rsidRPr="00D85BA8">
        <w:t xml:space="preserve">v příloze </w:t>
      </w:r>
      <w:r w:rsidRPr="00D85BA8" w:rsidR="0018349C">
        <w:t>č.</w:t>
      </w:r>
      <w:r w:rsidR="00D85BA8">
        <w:t xml:space="preserve"> 1</w:t>
      </w:r>
      <w:r w:rsidR="00633314">
        <w:t>b</w:t>
      </w:r>
      <w:r w:rsidR="00D85BA8">
        <w:t xml:space="preserve"> </w:t>
      </w:r>
      <w:r w:rsidR="00D8713F">
        <w:t xml:space="preserve">Smlouvy – </w:t>
      </w:r>
      <w:r w:rsidR="00D85BA8">
        <w:t>Mimořádný úklid</w:t>
      </w:r>
      <w:r w:rsidR="00727EB1">
        <w:t>.</w:t>
      </w:r>
      <w:r w:rsidRPr="000313F2">
        <w:t xml:space="preserve"> </w:t>
      </w:r>
      <w:r w:rsidR="00F658B4">
        <w:t xml:space="preserve">Jedná se o požadavky na úklid </w:t>
      </w:r>
      <w:r w:rsidR="003C5B92">
        <w:t>nad rámec pravidelných úklidů, např.</w:t>
      </w:r>
      <w:r w:rsidR="00105D1B">
        <w:t xml:space="preserve"> </w:t>
      </w:r>
      <w:r w:rsidR="00214BDB">
        <w:t xml:space="preserve">zimní údržba, údržba zeleně, odstranění </w:t>
      </w:r>
      <w:r w:rsidR="00B93249">
        <w:t>ná</w:t>
      </w:r>
      <w:r w:rsidR="00214BDB">
        <w:t xml:space="preserve">sledků </w:t>
      </w:r>
      <w:r w:rsidR="00105D1B">
        <w:t>havári</w:t>
      </w:r>
      <w:r w:rsidR="00A47D7E">
        <w:t>e</w:t>
      </w:r>
      <w:r w:rsidR="00105D1B">
        <w:t xml:space="preserve"> </w:t>
      </w:r>
      <w:r w:rsidR="00214BDB">
        <w:t xml:space="preserve">či </w:t>
      </w:r>
      <w:r w:rsidR="00105D1B">
        <w:t xml:space="preserve">mimořádné povětrnostní situace apod. </w:t>
      </w:r>
    </w:p>
    <w:p w:rsidRPr="000313F2" w:rsidR="000313F2" w:rsidP="000313F2" w:rsidRDefault="00727EB1" w14:paraId="5B359E5F" w14:textId="77777777">
      <w:r>
        <w:t>Objednávky proběhnou</w:t>
      </w:r>
      <w:r w:rsidRPr="000313F2" w:rsidR="000313F2">
        <w:t xml:space="preserve"> na základě skutečných potřeb Objednatele.</w:t>
      </w:r>
      <w:r w:rsidR="00D27727">
        <w:t xml:space="preserve"> Počet vystavených faktur na mimořádné úklidy bude odpovídat počtu vystavených objednávek.</w:t>
      </w:r>
    </w:p>
    <w:p w:rsidRPr="00490401" w:rsidR="005D58C1" w:rsidP="00490401" w:rsidRDefault="00105D1B" w14:paraId="43E62B6C" w14:textId="56DD6C9C">
      <w:r>
        <w:t xml:space="preserve">Jednotlivé položky </w:t>
      </w:r>
      <w:r w:rsidRPr="000313F2" w:rsidR="000313F2">
        <w:t xml:space="preserve">mimořádného úklidu </w:t>
      </w:r>
      <w:r w:rsidR="00490401">
        <w:t>budou oceněny jednotkovou cenou</w:t>
      </w:r>
      <w:r w:rsidR="00BC098D">
        <w:t xml:space="preserve"> v příloze č. 1b Smlouvy</w:t>
      </w:r>
      <w:r w:rsidR="005D58C1">
        <w:t xml:space="preserve"> a jsou definovány v části B 2.2 tohoto dokumentu.</w:t>
      </w:r>
    </w:p>
    <w:p w:rsidRPr="00D36519" w:rsidR="000313F2" w:rsidP="003C5B92" w:rsidRDefault="00B93249" w14:paraId="482B05E2" w14:textId="54A9DAFC">
      <w:pPr>
        <w:pStyle w:val="Vraznjtext"/>
        <w:rPr>
          <w:bCs/>
        </w:rPr>
      </w:pPr>
      <w:r>
        <w:rPr>
          <w:bCs/>
        </w:rPr>
        <w:t>A</w:t>
      </w:r>
      <w:r w:rsidR="00214BDB">
        <w:rPr>
          <w:bCs/>
        </w:rPr>
        <w:t>3</w:t>
      </w:r>
      <w:r w:rsidRPr="00D36519" w:rsidR="00937057">
        <w:rPr>
          <w:bCs/>
        </w:rPr>
        <w:t xml:space="preserve"> </w:t>
      </w:r>
      <w:r w:rsidRPr="00D36519" w:rsidR="003B0DC4">
        <w:rPr>
          <w:bCs/>
        </w:rPr>
        <w:t>Dispečink a HelpDesk</w:t>
      </w:r>
    </w:p>
    <w:p w:rsidRPr="008662DF" w:rsidR="000D440D" w:rsidP="006B29C1" w:rsidRDefault="00026142" w14:paraId="07B317D6" w14:textId="12E0893C">
      <w:pPr>
        <w:spacing w:before="120"/>
        <w:jc w:val="both"/>
      </w:pPr>
      <w:r>
        <w:t>Poskytovatel</w:t>
      </w:r>
      <w:r w:rsidR="00A85247">
        <w:t xml:space="preserve"> má povinnost zajistit služby Dispečinku a HelpDesku dle požadavků </w:t>
      </w:r>
      <w:r w:rsidR="008942CF">
        <w:t>O</w:t>
      </w:r>
      <w:r w:rsidR="00A85247">
        <w:t>bjednatele. Služba bude v provozu nepřetržitě</w:t>
      </w:r>
      <w:r w:rsidR="00D6180E">
        <w:t xml:space="preserve"> (24/7)</w:t>
      </w:r>
      <w:r w:rsidR="00A85247">
        <w:t xml:space="preserve">, aby </w:t>
      </w:r>
      <w:r>
        <w:t>Poskytovatel</w:t>
      </w:r>
      <w:r w:rsidR="00A85247">
        <w:t xml:space="preserve"> mohl dodržet reakční doby určené tímto dokumentem</w:t>
      </w:r>
      <w:r w:rsidR="007E74FC">
        <w:t xml:space="preserve"> a</w:t>
      </w:r>
      <w:r w:rsidR="00A85247">
        <w:t xml:space="preserve"> v Příloze </w:t>
      </w:r>
      <w:r w:rsidR="00D85BA8">
        <w:t xml:space="preserve">č. 6 </w:t>
      </w:r>
      <w:r w:rsidR="0010660D">
        <w:t xml:space="preserve">Smlouvy – </w:t>
      </w:r>
      <w:r w:rsidR="00D85BA8">
        <w:t>Reakční doby</w:t>
      </w:r>
      <w:r w:rsidR="00A85247">
        <w:t xml:space="preserve"> a včasně tak reagoval na požadavky oprávněných pracovníků O</w:t>
      </w:r>
      <w:r w:rsidR="001B38FB">
        <w:t>bjednatele</w:t>
      </w:r>
      <w:r w:rsidR="00A85247">
        <w:t>.</w:t>
      </w:r>
    </w:p>
    <w:p w:rsidRPr="008662DF" w:rsidR="000D440D" w:rsidP="744C95F5" w:rsidRDefault="000D440D" w14:paraId="7EE98623" w14:textId="439D3FE6">
      <w:pPr>
        <w:spacing w:before="120"/>
        <w:jc w:val="both"/>
      </w:pPr>
      <w:r>
        <w:t xml:space="preserve">V případě přechodu na Dispečink a HelpDesk </w:t>
      </w:r>
      <w:r w:rsidR="00DF54E9">
        <w:t>O</w:t>
      </w:r>
      <w:r>
        <w:t xml:space="preserve">bjednatele </w:t>
      </w:r>
      <w:r w:rsidR="00DF54E9">
        <w:t>v</w:t>
      </w:r>
      <w:r w:rsidR="00993B1D">
        <w:t> </w:t>
      </w:r>
      <w:r w:rsidR="00DF54E9">
        <w:t>souladu</w:t>
      </w:r>
      <w:r w:rsidR="00993B1D">
        <w:t xml:space="preserve"> s výhradou dle</w:t>
      </w:r>
      <w:r w:rsidR="00DF54E9">
        <w:t> </w:t>
      </w:r>
      <w:r w:rsidR="009F2DF5">
        <w:br/>
      </w:r>
      <w:r w:rsidR="00DF54E9">
        <w:t xml:space="preserve">čl. </w:t>
      </w:r>
      <w:r w:rsidRPr="009F2DF5" w:rsidR="00DF54E9">
        <w:t>6</w:t>
      </w:r>
      <w:r w:rsidR="00DF54E9">
        <w:t xml:space="preserve"> Smlouvy </w:t>
      </w:r>
      <w:r>
        <w:t>se bud</w:t>
      </w:r>
      <w:r w:rsidR="00EF7B6D">
        <w:t>ou</w:t>
      </w:r>
      <w:r>
        <w:t xml:space="preserve"> provádět záznamy v softwaru </w:t>
      </w:r>
      <w:r w:rsidR="00DF54E9">
        <w:t>O</w:t>
      </w:r>
      <w:r>
        <w:t>bjednatele.</w:t>
      </w:r>
    </w:p>
    <w:p w:rsidR="00214BDB" w:rsidP="00B93249" w:rsidRDefault="06967AA6" w14:paraId="5AFB7E21" w14:textId="05F54CCC">
      <w:pPr>
        <w:pStyle w:val="Vraznjtext"/>
        <w:rPr>
          <w:bCs/>
        </w:rPr>
      </w:pPr>
      <w:r>
        <w:t>Reakční doba</w:t>
      </w:r>
      <w:r w:rsidR="1155667C">
        <w:t xml:space="preserve"> a lhůta pro dokončení prací</w:t>
      </w:r>
    </w:p>
    <w:p w:rsidRPr="000A1D17" w:rsidR="00597F75" w:rsidP="504A673D" w:rsidRDefault="4DDB8ED8" w14:paraId="2B2F1892" w14:textId="25096D30">
      <w:pPr>
        <w:spacing w:after="120"/>
        <w:jc w:val="both"/>
        <w:rPr>
          <w:rFonts w:eastAsia="Verdana" w:cs="Verdana"/>
        </w:rPr>
      </w:pPr>
      <w:r w:rsidRPr="1CE9682A">
        <w:rPr>
          <w:rFonts w:eastAsia="Verdana" w:cs="Verdana"/>
        </w:rPr>
        <w:t xml:space="preserve">Reakční dobou se </w:t>
      </w:r>
      <w:r w:rsidR="002743FF">
        <w:rPr>
          <w:rFonts w:eastAsia="Verdana" w:cs="Verdana"/>
        </w:rPr>
        <w:t xml:space="preserve">v případě pravidelných úklidů </w:t>
      </w:r>
      <w:r w:rsidRPr="1CE9682A">
        <w:rPr>
          <w:rFonts w:eastAsia="Verdana" w:cs="Verdana"/>
        </w:rPr>
        <w:t>rozumí časový úsek od okamžiku prokazatelného nahlášení požadavku Objednatelem do okamžiku zahájení prací Poskytovatelem</w:t>
      </w:r>
      <w:r w:rsidRPr="1CE9682A" w:rsidR="778CA18E">
        <w:rPr>
          <w:rFonts w:eastAsia="Verdana" w:cs="Verdana"/>
        </w:rPr>
        <w:t>. Za zahájení prací se považuje první prokazatelný úkon Poskytovatele směřující k odstranění požadavku. Reakční doba představuje nejzazší přípustný čas pro zahájení prací. Její nedodržení se považuje za porušení smluvní povinnosti.</w:t>
      </w:r>
      <w:r w:rsidRPr="1CE9682A">
        <w:rPr>
          <w:rFonts w:eastAsia="Verdana" w:cs="Verdana"/>
        </w:rPr>
        <w:t xml:space="preserve"> </w:t>
      </w:r>
    </w:p>
    <w:p w:rsidRPr="000A1D17" w:rsidR="00597F75" w:rsidP="504A673D" w:rsidRDefault="07B43CDC" w14:paraId="6BC00201" w14:textId="6F948024">
      <w:pPr>
        <w:spacing w:after="120"/>
        <w:jc w:val="both"/>
        <w:rPr>
          <w:rStyle w:val="Strong"/>
          <w:b w:val="0"/>
          <w:bCs w:val="0"/>
        </w:rPr>
      </w:pPr>
      <w:r w:rsidRPr="022BD0B2">
        <w:rPr>
          <w:rFonts w:eastAsia="Verdana" w:cs="Verdana"/>
        </w:rPr>
        <w:t xml:space="preserve">Pro službu zimní údržby </w:t>
      </w:r>
      <w:r w:rsidR="00AF3B82">
        <w:rPr>
          <w:rFonts w:eastAsia="Verdana" w:cs="Verdana"/>
        </w:rPr>
        <w:t>reakční doba počíná běžet až okamžikem v objednávce sjednaného času zahájení plnění</w:t>
      </w:r>
      <w:r w:rsidR="00F47316">
        <w:rPr>
          <w:rFonts w:eastAsia="Verdana" w:cs="Verdana"/>
        </w:rPr>
        <w:t xml:space="preserve">. </w:t>
      </w:r>
      <w:r w:rsidR="00EC0D89">
        <w:rPr>
          <w:rFonts w:eastAsia="Verdana" w:cs="Verdana"/>
        </w:rPr>
        <w:t>Zároveň</w:t>
      </w:r>
      <w:r w:rsidR="002351F8">
        <w:rPr>
          <w:rFonts w:eastAsia="Verdana" w:cs="Verdana"/>
        </w:rPr>
        <w:t xml:space="preserve"> </w:t>
      </w:r>
      <w:r w:rsidRPr="022BD0B2">
        <w:rPr>
          <w:rFonts w:eastAsia="Verdana" w:cs="Verdana"/>
        </w:rPr>
        <w:t>jsou stanoveny lhůty pro dokonče</w:t>
      </w:r>
      <w:r w:rsidRPr="022BD0B2" w:rsidR="68C8F75C">
        <w:rPr>
          <w:rFonts w:eastAsia="Verdana" w:cs="Verdana"/>
        </w:rPr>
        <w:t>ní prací v závislosti na</w:t>
      </w:r>
      <w:r w:rsidRPr="022BD0B2">
        <w:rPr>
          <w:rFonts w:eastAsia="Verdana" w:cs="Verdana"/>
        </w:rPr>
        <w:t xml:space="preserve"> příslušn</w:t>
      </w:r>
      <w:r w:rsidRPr="022BD0B2" w:rsidR="4865CD53">
        <w:rPr>
          <w:rFonts w:eastAsia="Verdana" w:cs="Verdana"/>
        </w:rPr>
        <w:t>é</w:t>
      </w:r>
      <w:r w:rsidRPr="022BD0B2">
        <w:rPr>
          <w:rFonts w:eastAsia="Verdana" w:cs="Verdana"/>
        </w:rPr>
        <w:t xml:space="preserve"> kategorii lokality.</w:t>
      </w:r>
      <w:r w:rsidRPr="022BD0B2" w:rsidR="1265233C">
        <w:rPr>
          <w:rFonts w:eastAsia="Verdana" w:cs="Verdana"/>
        </w:rPr>
        <w:t xml:space="preserve"> </w:t>
      </w:r>
      <w:r w:rsidRPr="022BD0B2" w:rsidR="3FAB5952">
        <w:rPr>
          <w:rFonts w:eastAsia="Verdana" w:cs="Verdana"/>
        </w:rPr>
        <w:t>O</w:t>
      </w:r>
      <w:r w:rsidRPr="022BD0B2" w:rsidR="7618ED78">
        <w:rPr>
          <w:rFonts w:eastAsia="Verdana" w:cs="Verdana"/>
        </w:rPr>
        <w:t xml:space="preserve">kamžik dokončení zimní údržby </w:t>
      </w:r>
      <w:r w:rsidRPr="022BD0B2" w:rsidR="3FAB5952">
        <w:rPr>
          <w:rFonts w:eastAsia="Verdana" w:cs="Verdana"/>
        </w:rPr>
        <w:t>je definován níže v kapitole B2.2.2 Zimní údržba</w:t>
      </w:r>
      <w:r w:rsidRPr="022BD0B2" w:rsidR="7618ED78">
        <w:rPr>
          <w:rFonts w:eastAsia="Verdana" w:cs="Verdana"/>
        </w:rPr>
        <w:t>.</w:t>
      </w:r>
    </w:p>
    <w:p w:rsidRPr="000A1D17" w:rsidR="00597F75" w:rsidP="000A1D17" w:rsidRDefault="00214BDB" w14:paraId="0F21AD94" w14:textId="76DD0EC4">
      <w:pPr>
        <w:spacing w:after="120"/>
        <w:jc w:val="both"/>
        <w:rPr>
          <w:rStyle w:val="Strong"/>
          <w:b w:val="0"/>
          <w:bCs w:val="0"/>
        </w:rPr>
      </w:pPr>
      <w:r>
        <w:t xml:space="preserve">Reakční doby </w:t>
      </w:r>
      <w:r w:rsidR="5CB304FE">
        <w:t>a lhůty pro dokončení prací</w:t>
      </w:r>
      <w:r w:rsidR="06967AA6">
        <w:t xml:space="preserve"> </w:t>
      </w:r>
      <w:r>
        <w:t>jsou uvedeny v Příloze č. 6 Reakční doby</w:t>
      </w:r>
      <w:r w:rsidR="4FD8FDE2">
        <w:t>.</w:t>
      </w:r>
    </w:p>
    <w:p w:rsidR="177EE432" w:rsidP="177EE432" w:rsidRDefault="177EE432" w14:paraId="4578B54B" w14:textId="51A524BD">
      <w:pPr>
        <w:spacing w:after="120"/>
        <w:jc w:val="both"/>
      </w:pPr>
    </w:p>
    <w:p w:rsidRPr="00A85247" w:rsidR="00A33394" w:rsidP="007E141A" w:rsidRDefault="00A33394" w14:paraId="1A0CC70F" w14:textId="77777777">
      <w:pPr>
        <w:numPr>
          <w:ilvl w:val="0"/>
          <w:numId w:val="17"/>
        </w:numPr>
        <w:tabs>
          <w:tab w:val="num" w:pos="567"/>
          <w:tab w:val="left" w:pos="1276"/>
        </w:tabs>
        <w:spacing w:after="120" w:line="240" w:lineRule="auto"/>
        <w:ind w:left="1276" w:hanging="1276"/>
        <w:jc w:val="both"/>
        <w:outlineLvl w:val="0"/>
        <w:rPr>
          <w:rStyle w:val="Strong"/>
          <w:sz w:val="24"/>
          <w:szCs w:val="24"/>
          <w:lang w:eastAsia="cs-CZ"/>
        </w:rPr>
      </w:pPr>
      <w:r w:rsidRPr="0076119C">
        <w:rPr>
          <w:rStyle w:val="Strong"/>
          <w:sz w:val="24"/>
          <w:szCs w:val="24"/>
        </w:rPr>
        <w:t>STANDARDY ÚKLIDOVÝCH PRACÍ (SLA)</w:t>
      </w:r>
    </w:p>
    <w:p w:rsidRPr="0076119C" w:rsidR="0076119C" w:rsidP="0076119C" w:rsidRDefault="0076119C" w14:paraId="773D3814" w14:textId="77777777">
      <w:pPr>
        <w:pStyle w:val="Heading4"/>
        <w:rPr>
          <w:rFonts w:eastAsia="Calibri"/>
        </w:rPr>
      </w:pPr>
      <w:r w:rsidRPr="0076119C">
        <w:rPr>
          <w:rFonts w:eastAsia="Calibri"/>
        </w:rPr>
        <w:t>Katalog úklidových prací a souvisejících pojmů</w:t>
      </w:r>
    </w:p>
    <w:p w:rsidRPr="0076119C" w:rsidR="0076119C" w:rsidP="0076119C" w:rsidRDefault="0076119C" w14:paraId="029D48DC" w14:textId="77777777">
      <w:r w:rsidRPr="0076119C">
        <w:t xml:space="preserve">Obsahuje seznam úklidových prací a souvisejících pojmů. </w:t>
      </w:r>
    </w:p>
    <w:p w:rsidRPr="0076119C" w:rsidR="0076119C" w:rsidP="0076119C" w:rsidRDefault="000B0438" w14:paraId="27D7296B" w14:textId="77777777">
      <w:pPr>
        <w:pStyle w:val="Heading4"/>
        <w:rPr>
          <w:rFonts w:eastAsia="Calibri"/>
        </w:rPr>
      </w:pPr>
      <w:r>
        <w:rPr>
          <w:rFonts w:eastAsia="Calibri"/>
        </w:rPr>
        <w:t xml:space="preserve">Standardy úklidových </w:t>
      </w:r>
      <w:r w:rsidRPr="0076119C" w:rsidR="0076119C">
        <w:rPr>
          <w:rFonts w:eastAsia="Calibri"/>
        </w:rPr>
        <w:t xml:space="preserve">prací </w:t>
      </w:r>
    </w:p>
    <w:p w:rsidR="00FC343E" w:rsidP="00490401" w:rsidRDefault="00177D30" w14:paraId="045CB069" w14:textId="77777777">
      <w:pPr>
        <w:pStyle w:val="BodyText2"/>
      </w:pPr>
      <w:r>
        <w:t>SLA</w:t>
      </w:r>
      <w:r w:rsidRPr="0076119C" w:rsidR="0076119C">
        <w:t xml:space="preserve"> jsou koncipovány tak, aby bylo možné každé konkrétní místnosti přiřadit konkrétní úklidové práce s konkr</w:t>
      </w:r>
      <w:r w:rsidR="00727EB1">
        <w:t>étní minimální četností úklidu.</w:t>
      </w:r>
    </w:p>
    <w:p w:rsidRPr="00A923C8" w:rsidR="0076119C" w:rsidP="005D478E" w:rsidRDefault="000A1D17" w14:paraId="72E86B02" w14:textId="1721A23E">
      <w:pPr>
        <w:pStyle w:val="Vraznjtext"/>
        <w:rPr>
          <w:b/>
        </w:rPr>
      </w:pPr>
      <w:r>
        <w:rPr>
          <w:b/>
        </w:rPr>
        <w:t>B</w:t>
      </w:r>
      <w:r w:rsidRPr="00A923C8" w:rsidR="0031784E">
        <w:rPr>
          <w:b/>
        </w:rPr>
        <w:t>1 SLOVNÍK POJMŮ Z OBORU ÚKLIDU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51"/>
        <w:gridCol w:w="4851"/>
      </w:tblGrid>
      <w:tr w:rsidR="00B67D84" w:rsidTr="0B978A4B" w14:paraId="58CDB04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Borders>
              <w:bottom w:val="single" w:color="auto" w:sz="2" w:space="0"/>
            </w:tcBorders>
            <w:shd w:val="clear" w:color="auto" w:fill="95C8FF" w:themeFill="accent1" w:themeFillTint="40"/>
            <w:tcMar/>
          </w:tcPr>
          <w:p w:rsidRPr="00B67D84" w:rsidR="00B67D84" w:rsidP="00B67D84" w:rsidRDefault="00B67D84" w14:paraId="595E14C6" w14:textId="77777777">
            <w:pPr>
              <w:rPr>
                <w:b/>
              </w:rPr>
            </w:pPr>
            <w:r w:rsidRPr="00B67D84">
              <w:rPr>
                <w:b/>
              </w:rPr>
              <w:t>P</w:t>
            </w:r>
            <w:r>
              <w:rPr>
                <w:b/>
              </w:rPr>
              <w:t>OJEM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Borders>
              <w:bottom w:val="single" w:color="auto" w:sz="2" w:space="0"/>
            </w:tcBorders>
            <w:shd w:val="clear" w:color="auto" w:fill="95C8FF" w:themeFill="accent1" w:themeFillTint="40"/>
            <w:tcMar/>
          </w:tcPr>
          <w:p w:rsidRPr="00B67D84" w:rsidR="00B67D84" w:rsidP="000D4748" w:rsidRDefault="00B67D84" w14:paraId="094FE33F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VYSVĚTLENÍ POJMU</w:t>
            </w:r>
          </w:p>
        </w:tc>
      </w:tr>
      <w:tr w:rsidR="00742108" w:rsidTr="0B978A4B" w14:paraId="356454F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Borders>
              <w:top w:val="single" w:color="auto" w:sz="2" w:space="0"/>
            </w:tcBorders>
            <w:tcMar/>
            <w:vAlign w:val="center"/>
          </w:tcPr>
          <w:p w:rsidRPr="0023091B" w:rsidR="00742108" w:rsidP="00742108" w:rsidRDefault="00742108" w14:paraId="65F00C60" w14:textId="02406D8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administrativní a provozní prostory Správy železnic (VNP)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Borders>
              <w:top w:val="single" w:color="auto" w:sz="2" w:space="0"/>
            </w:tcBorders>
            <w:tcMar/>
            <w:vAlign w:val="center"/>
          </w:tcPr>
          <w:p w:rsidRPr="003D3E07" w:rsidR="00742108" w:rsidP="00742108" w:rsidRDefault="008C0485" w14:paraId="45179963" w14:textId="1602E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Venkovní </w:t>
            </w:r>
            <w:r w:rsidR="00742108">
              <w:rPr>
                <w:rFonts w:cs="Arial"/>
                <w:sz w:val="18"/>
                <w:szCs w:val="18"/>
              </w:rPr>
              <w:t xml:space="preserve">i vnitřní </w:t>
            </w:r>
            <w:r w:rsidRPr="006336C5" w:rsidR="00742108">
              <w:rPr>
                <w:rFonts w:cs="Arial"/>
                <w:sz w:val="18"/>
                <w:szCs w:val="18"/>
              </w:rPr>
              <w:t xml:space="preserve">veřejně nepřístupné prostory sloužící </w:t>
            </w:r>
            <w:r w:rsidR="00742108">
              <w:rPr>
                <w:rFonts w:cs="Arial"/>
                <w:sz w:val="18"/>
                <w:szCs w:val="18"/>
              </w:rPr>
              <w:t>zaměstnancům Správy železnic, či dopravců</w:t>
            </w:r>
            <w:r>
              <w:rPr>
                <w:rFonts w:cs="Arial"/>
                <w:sz w:val="18"/>
                <w:szCs w:val="18"/>
              </w:rPr>
              <w:t>.</w:t>
            </w:r>
            <w:r w:rsidR="00742108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42108" w:rsidTr="0B978A4B" w14:paraId="7755149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  <w:vAlign w:val="center"/>
          </w:tcPr>
          <w:p w:rsidRPr="006336C5" w:rsidR="00742108" w:rsidP="00742108" w:rsidRDefault="00742108" w14:paraId="2F760100" w14:textId="0D8A0B3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barevné kódování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  <w:vAlign w:val="center"/>
          </w:tcPr>
          <w:p w:rsidRPr="003D3E07" w:rsidR="00742108" w:rsidP="00742108" w:rsidRDefault="008C0485" w14:paraId="5D112F6B" w14:textId="154CD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  <w:r w:rsidRPr="003D3E07" w:rsidR="00742108">
              <w:rPr>
                <w:sz w:val="18"/>
                <w:szCs w:val="18"/>
              </w:rPr>
              <w:t>rčení barev pro jednotlivé oblasti úklidu</w:t>
            </w:r>
            <w:r>
              <w:rPr>
                <w:sz w:val="18"/>
                <w:szCs w:val="18"/>
              </w:rPr>
              <w:t>.</w:t>
            </w:r>
          </w:p>
        </w:tc>
      </w:tr>
      <w:tr w:rsidR="000A7679" w:rsidTr="0B978A4B" w14:paraId="0438E1D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  <w:vAlign w:val="center"/>
          </w:tcPr>
          <w:p w:rsidRPr="0023091B" w:rsidR="000A7679" w:rsidP="00742108" w:rsidRDefault="000A7679" w14:paraId="1CBCF85D" w14:textId="4D545B4F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čisticí žlábek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  <w:vAlign w:val="center"/>
          </w:tcPr>
          <w:p w:rsidRPr="0023091B" w:rsidR="000A7679" w:rsidP="000A7679" w:rsidRDefault="008C0485" w14:paraId="1890C095" w14:textId="544AFC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</w:t>
            </w:r>
            <w:r w:rsidR="000A7679">
              <w:rPr>
                <w:rFonts w:cs="Arial"/>
                <w:sz w:val="18"/>
                <w:szCs w:val="18"/>
              </w:rPr>
              <w:t>ozumí se úzký prostor mezi schodištěm a stěnou, který je hladký, bez překážek a slouží ke shromáždění smetků z jednotlivých schodišťových stupňů (schodů), podest a následnému snazšímu smetení do prostoru pod schodiště</w:t>
            </w:r>
            <w:r w:rsidR="00A115A3">
              <w:rPr>
                <w:rFonts w:cs="Arial"/>
                <w:sz w:val="18"/>
                <w:szCs w:val="18"/>
              </w:rPr>
              <w:t>m</w:t>
            </w:r>
            <w:r w:rsidR="000A7679">
              <w:rPr>
                <w:rFonts w:cs="Arial"/>
                <w:sz w:val="18"/>
                <w:szCs w:val="18"/>
              </w:rPr>
              <w:t>, odkud budou smetky následně odstraněny. Pokud je instalován podél schodiště čisticí žlábek, dochází tzv. k absenci rohů, což umožňuje snazší a pečlivější úklid celého schodiště.</w:t>
            </w:r>
          </w:p>
        </w:tc>
      </w:tr>
      <w:tr w:rsidR="00742108" w:rsidTr="0B978A4B" w14:paraId="03A9BCB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  <w:vAlign w:val="center"/>
          </w:tcPr>
          <w:p w:rsidR="00742108" w:rsidP="00742108" w:rsidRDefault="00742108" w14:paraId="49F5479E" w14:textId="38B2925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3091B">
              <w:rPr>
                <w:rFonts w:cs="Arial"/>
                <w:b/>
                <w:bCs/>
                <w:sz w:val="18"/>
                <w:szCs w:val="18"/>
              </w:rPr>
              <w:t>hrubé nečistoty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  <w:vAlign w:val="center"/>
          </w:tcPr>
          <w:p w:rsidRPr="00F11356" w:rsidR="00742108" w:rsidP="00742108" w:rsidRDefault="008C0485" w14:paraId="61C95409" w14:textId="4172B2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</w:t>
            </w:r>
            <w:r w:rsidRPr="0023091B" w:rsidR="00742108">
              <w:rPr>
                <w:rFonts w:cs="Arial"/>
                <w:sz w:val="18"/>
                <w:szCs w:val="18"/>
              </w:rPr>
              <w:t xml:space="preserve">ozumí se veškeré nečistoty, které nelze odstranit setřením, ale je nutné je zamést, např. papíry, velké kusy odpadků či zbytků, kelímky od </w:t>
            </w:r>
            <w:proofErr w:type="gramStart"/>
            <w:r w:rsidRPr="0023091B" w:rsidR="00742108">
              <w:rPr>
                <w:rFonts w:cs="Arial"/>
                <w:sz w:val="18"/>
                <w:szCs w:val="18"/>
              </w:rPr>
              <w:t>nápojů,</w:t>
            </w:r>
            <w:proofErr w:type="gramEnd"/>
            <w:r w:rsidRPr="0023091B" w:rsidR="00742108">
              <w:rPr>
                <w:rFonts w:cs="Arial"/>
                <w:sz w:val="18"/>
                <w:szCs w:val="18"/>
              </w:rPr>
              <w:t xml:space="preserve"> atd.</w:t>
            </w:r>
          </w:p>
        </w:tc>
      </w:tr>
      <w:tr w:rsidR="00742108" w:rsidTr="0B978A4B" w14:paraId="31A49E5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  <w:vAlign w:val="center"/>
          </w:tcPr>
          <w:p w:rsidR="00742108" w:rsidP="00742108" w:rsidRDefault="00742108" w14:paraId="2276F0DC" w14:textId="44097A7C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hygienické</w:t>
            </w:r>
            <w:r w:rsidRPr="00F11356">
              <w:rPr>
                <w:rFonts w:cs="Arial"/>
                <w:b/>
                <w:bCs/>
                <w:sz w:val="18"/>
                <w:szCs w:val="18"/>
              </w:rPr>
              <w:t xml:space="preserve"> zařízení veřejné se stálým dohledem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  <w:vAlign w:val="center"/>
          </w:tcPr>
          <w:p w:rsidRPr="003D3E07" w:rsidR="00742108" w:rsidP="00742108" w:rsidRDefault="01901F6A" w14:paraId="4802E1FE" w14:textId="538066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3A86EDC7">
              <w:rPr>
                <w:rFonts w:cs="Arial"/>
                <w:sz w:val="18"/>
                <w:szCs w:val="18"/>
              </w:rPr>
              <w:t>J</w:t>
            </w:r>
            <w:r w:rsidRPr="3A86EDC7" w:rsidR="45E5BF28">
              <w:rPr>
                <w:rFonts w:cs="Arial"/>
                <w:sz w:val="18"/>
                <w:szCs w:val="18"/>
              </w:rPr>
              <w:t xml:space="preserve">e prostor veřejných toalet a přilehlých prostor, ve kterém je požadován stálý personální dohled, který poskytuje asistenci zákazníkům, zajišťuje čistotu a pořádek a zároveň dohlíží na bezproblémový provoz zařízení pro vstup a výběr poplatků. Stálý dohled je požadován po celou otevírací dobu WC. Personální dohled není stejný pracovník Poskytovatele pověřený pravidelným úklidem VPP v daném Objektu.  </w:t>
            </w:r>
          </w:p>
        </w:tc>
      </w:tr>
      <w:tr w:rsidR="00742108" w:rsidTr="0B978A4B" w14:paraId="32500A9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  <w:vAlign w:val="center"/>
          </w:tcPr>
          <w:p w:rsidR="00742108" w:rsidP="00742108" w:rsidRDefault="00742108" w14:paraId="271D94F0" w14:textId="65DA84B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6336C5">
              <w:rPr>
                <w:rFonts w:cs="Arial"/>
                <w:b/>
                <w:bCs/>
                <w:sz w:val="18"/>
                <w:szCs w:val="18"/>
              </w:rPr>
              <w:t>chodníky a přilehlé komunikace pro pěší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  <w:vAlign w:val="center"/>
          </w:tcPr>
          <w:p w:rsidRPr="003D3E07" w:rsidR="00742108" w:rsidP="00742108" w:rsidRDefault="008C0485" w14:paraId="34E78E6F" w14:textId="3905AA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</w:t>
            </w:r>
            <w:r w:rsidRPr="006336C5" w:rsidR="00742108">
              <w:rPr>
                <w:rFonts w:cs="Arial"/>
                <w:sz w:val="18"/>
                <w:szCs w:val="18"/>
              </w:rPr>
              <w:t xml:space="preserve">ozumí se část pozemní komunikace, která slouží chodcům </w:t>
            </w:r>
            <w:r w:rsidR="00742108">
              <w:rPr>
                <w:rFonts w:cs="Arial"/>
                <w:sz w:val="18"/>
                <w:szCs w:val="18"/>
              </w:rPr>
              <w:t xml:space="preserve">k přístupu do objektu Správy železnic </w:t>
            </w:r>
            <w:r w:rsidRPr="006336C5" w:rsidR="00742108">
              <w:rPr>
                <w:rFonts w:cs="Arial"/>
                <w:sz w:val="18"/>
                <w:szCs w:val="18"/>
              </w:rPr>
              <w:t>a pohybu po pozem</w:t>
            </w:r>
            <w:r w:rsidR="00742108">
              <w:rPr>
                <w:rFonts w:cs="Arial"/>
                <w:sz w:val="18"/>
                <w:szCs w:val="18"/>
              </w:rPr>
              <w:t>cích Správy železnic</w:t>
            </w:r>
            <w:r w:rsidRPr="006336C5" w:rsidR="00742108">
              <w:rPr>
                <w:rFonts w:cs="Arial"/>
                <w:sz w:val="18"/>
                <w:szCs w:val="18"/>
              </w:rPr>
              <w:t>. Součástí chodníku je i</w:t>
            </w:r>
            <w:r w:rsidR="00742108">
              <w:rPr>
                <w:rFonts w:cs="Arial"/>
                <w:sz w:val="18"/>
                <w:szCs w:val="18"/>
              </w:rPr>
              <w:t xml:space="preserve"> obrubník a případně i zábradlí</w:t>
            </w:r>
          </w:p>
        </w:tc>
      </w:tr>
      <w:tr w:rsidR="00742108" w:rsidTr="0B978A4B" w14:paraId="224EF50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  <w:vAlign w:val="center"/>
          </w:tcPr>
          <w:p w:rsidR="00742108" w:rsidP="00742108" w:rsidRDefault="00DC19AE" w14:paraId="05AB2A4A" w14:textId="18892F2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nádoba na zimní</w:t>
            </w:r>
            <w:r w:rsidR="00742108">
              <w:rPr>
                <w:rFonts w:cs="Arial"/>
                <w:b/>
                <w:bCs/>
                <w:sz w:val="18"/>
                <w:szCs w:val="18"/>
              </w:rPr>
              <w:t xml:space="preserve"> posyp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  <w:vAlign w:val="center"/>
          </w:tcPr>
          <w:p w:rsidRPr="003D3E07" w:rsidR="00742108" w:rsidP="00DC19AE" w:rsidRDefault="008C0485" w14:paraId="12820D8F" w14:textId="5BC8FE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</w:t>
            </w:r>
            <w:r w:rsidR="00742108">
              <w:rPr>
                <w:rFonts w:cs="Arial"/>
                <w:sz w:val="18"/>
                <w:szCs w:val="18"/>
              </w:rPr>
              <w:t xml:space="preserve">ozumí se </w:t>
            </w:r>
            <w:r w:rsidR="00DC19AE">
              <w:rPr>
                <w:rFonts w:cs="Arial"/>
                <w:sz w:val="18"/>
                <w:szCs w:val="18"/>
              </w:rPr>
              <w:t xml:space="preserve">nádoby </w:t>
            </w:r>
            <w:r w:rsidR="00742108">
              <w:rPr>
                <w:rFonts w:cs="Arial"/>
                <w:sz w:val="18"/>
                <w:szCs w:val="18"/>
              </w:rPr>
              <w:t>na posypový materiál pro zimní údržbu, umístěné Objednatelem v</w:t>
            </w:r>
            <w:r w:rsidR="00753A0F">
              <w:rPr>
                <w:rFonts w:cs="Arial"/>
                <w:sz w:val="18"/>
                <w:szCs w:val="18"/>
              </w:rPr>
              <w:t> </w:t>
            </w:r>
            <w:r w:rsidR="00742108">
              <w:rPr>
                <w:rFonts w:cs="Arial"/>
                <w:sz w:val="18"/>
                <w:szCs w:val="18"/>
              </w:rPr>
              <w:t>jednotlivých</w:t>
            </w:r>
            <w:r w:rsidR="00753A0F">
              <w:rPr>
                <w:rFonts w:cs="Arial"/>
                <w:sz w:val="18"/>
                <w:szCs w:val="18"/>
              </w:rPr>
              <w:t xml:space="preserve"> ve vybraných</w:t>
            </w:r>
            <w:r w:rsidR="00742108">
              <w:rPr>
                <w:rFonts w:cs="Arial"/>
                <w:sz w:val="18"/>
                <w:szCs w:val="18"/>
              </w:rPr>
              <w:t xml:space="preserve"> lokalitách</w:t>
            </w:r>
            <w:r w:rsidR="00753A0F">
              <w:rPr>
                <w:rFonts w:cs="Arial"/>
                <w:sz w:val="18"/>
                <w:szCs w:val="18"/>
              </w:rPr>
              <w:t>, dle informace v příloze</w:t>
            </w:r>
            <w:r w:rsidR="002E23F3">
              <w:rPr>
                <w:rFonts w:cs="Arial"/>
                <w:sz w:val="18"/>
                <w:szCs w:val="18"/>
              </w:rPr>
              <w:t xml:space="preserve"> č. </w:t>
            </w:r>
            <w:r w:rsidR="00753A0F">
              <w:rPr>
                <w:rFonts w:cs="Arial"/>
                <w:sz w:val="18"/>
                <w:szCs w:val="18"/>
              </w:rPr>
              <w:t>2.</w:t>
            </w:r>
          </w:p>
        </w:tc>
      </w:tr>
      <w:tr w:rsidR="00742108" w:rsidTr="0B978A4B" w14:paraId="41EB994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</w:tcPr>
          <w:p w:rsidR="00742108" w:rsidP="00742108" w:rsidRDefault="00742108" w14:paraId="531C8672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742108" w:rsidP="00742108" w:rsidRDefault="00742108" w14:paraId="7A4F2804" w14:textId="085E9D6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KPI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</w:tcPr>
          <w:p w:rsidRPr="003D3E07" w:rsidR="00742108" w:rsidP="00742108" w:rsidRDefault="008C0485" w14:paraId="49BF1092" w14:textId="3CC1EA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Pr="003D3E07" w:rsidR="00742108">
              <w:rPr>
                <w:sz w:val="18"/>
                <w:szCs w:val="18"/>
              </w:rPr>
              <w:t xml:space="preserve">ozumí se kontrola kvality poskytovaných služeb, kterou provádí </w:t>
            </w:r>
            <w:r w:rsidR="00742108">
              <w:rPr>
                <w:sz w:val="18"/>
                <w:szCs w:val="18"/>
              </w:rPr>
              <w:t>Poskytovatel</w:t>
            </w:r>
            <w:r w:rsidRPr="003D3E07" w:rsidR="00742108">
              <w:rPr>
                <w:sz w:val="18"/>
                <w:szCs w:val="18"/>
              </w:rPr>
              <w:t>. Kontrolní činnost se zaměřuje na vedení předepsané dokumentace, rozsah smluvně stanovených úkonů, kvalitu prováděných prací.</w:t>
            </w:r>
          </w:p>
        </w:tc>
      </w:tr>
      <w:tr w:rsidR="00742108" w:rsidTr="0B978A4B" w14:paraId="2B8A23A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</w:tcPr>
          <w:p w:rsidR="00742108" w:rsidP="00742108" w:rsidRDefault="00742108" w14:paraId="05D5029D" w14:textId="16F1D72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3091B">
              <w:rPr>
                <w:rFonts w:cs="Arial"/>
                <w:b/>
                <w:bCs/>
                <w:sz w:val="18"/>
                <w:szCs w:val="18"/>
              </w:rPr>
              <w:t>kvalita čištění povrchů – vnitřní prostory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</w:tcPr>
          <w:p w:rsidR="00742108" w:rsidP="00742108" w:rsidRDefault="008C0485" w14:paraId="57D1ED51" w14:textId="0BBB48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P</w:t>
            </w:r>
            <w:r w:rsidR="00742108">
              <w:rPr>
                <w:rFonts w:cs="Arial" w:asciiTheme="majorHAnsi" w:hAnsiTheme="majorHAnsi"/>
                <w:sz w:val="18"/>
                <w:szCs w:val="18"/>
              </w:rPr>
              <w:t>o otření omyvatelných ploch</w:t>
            </w:r>
            <w:r w:rsidRPr="00BB5CDD" w:rsidR="00742108">
              <w:rPr>
                <w:rFonts w:cs="Arial" w:asciiTheme="majorHAnsi" w:hAnsiTheme="majorHAnsi"/>
                <w:sz w:val="18"/>
                <w:szCs w:val="18"/>
              </w:rPr>
              <w:t xml:space="preserve"> (stěny, výplně, nábytek, zařízení atd. s výjimkou podlahových ploch)</w:t>
            </w:r>
            <w:r w:rsidR="00742108">
              <w:rPr>
                <w:rFonts w:cs="Arial" w:asciiTheme="majorHAnsi" w:hAnsiTheme="majorHAnsi"/>
                <w:sz w:val="18"/>
                <w:szCs w:val="18"/>
              </w:rPr>
              <w:t>,</w:t>
            </w:r>
            <w:r w:rsidRPr="00BB5CDD" w:rsidR="00742108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  <w:r w:rsidR="00742108">
              <w:rPr>
                <w:rFonts w:cs="Arial" w:asciiTheme="majorHAnsi" w:hAnsiTheme="majorHAnsi"/>
                <w:sz w:val="18"/>
                <w:szCs w:val="18"/>
              </w:rPr>
              <w:t>skleněných předmětů</w:t>
            </w:r>
            <w:r w:rsidRPr="00BB5CDD" w:rsidR="00742108">
              <w:rPr>
                <w:rFonts w:cs="Arial" w:asciiTheme="majorHAnsi" w:hAnsiTheme="majorHAnsi"/>
                <w:sz w:val="18"/>
                <w:szCs w:val="18"/>
              </w:rPr>
              <w:t xml:space="preserve"> a zařízení, </w:t>
            </w:r>
            <w:r w:rsidR="00742108">
              <w:rPr>
                <w:rFonts w:cs="Arial" w:asciiTheme="majorHAnsi" w:hAnsiTheme="majorHAnsi"/>
                <w:sz w:val="18"/>
                <w:szCs w:val="18"/>
              </w:rPr>
              <w:t>zrcadel</w:t>
            </w:r>
            <w:r w:rsidRPr="00BB5CDD" w:rsidR="00742108">
              <w:rPr>
                <w:rFonts w:cs="Arial" w:asciiTheme="majorHAnsi" w:hAnsiTheme="majorHAnsi"/>
                <w:sz w:val="18"/>
                <w:szCs w:val="18"/>
              </w:rPr>
              <w:t xml:space="preserve"> a </w:t>
            </w:r>
            <w:r w:rsidR="00742108">
              <w:rPr>
                <w:rFonts w:cs="Arial" w:asciiTheme="majorHAnsi" w:hAnsiTheme="majorHAnsi"/>
                <w:sz w:val="18"/>
                <w:szCs w:val="18"/>
              </w:rPr>
              <w:t>hygienických</w:t>
            </w:r>
            <w:r w:rsidRPr="00BB5CDD" w:rsidR="00742108">
              <w:rPr>
                <w:rFonts w:cs="Arial" w:asciiTheme="majorHAnsi" w:hAnsiTheme="majorHAnsi"/>
                <w:sz w:val="18"/>
                <w:szCs w:val="18"/>
              </w:rPr>
              <w:t xml:space="preserve"> zařízení</w:t>
            </w:r>
            <w:r w:rsidR="00742108">
              <w:rPr>
                <w:rFonts w:cs="Arial" w:asciiTheme="majorHAnsi" w:hAnsiTheme="majorHAnsi"/>
                <w:sz w:val="18"/>
                <w:szCs w:val="18"/>
              </w:rPr>
              <w:t>, nesmí na povrchu zůstat</w:t>
            </w:r>
            <w:r w:rsidRPr="00F63FF6" w:rsidR="00742108">
              <w:rPr>
                <w:rFonts w:cs="Arial" w:asciiTheme="majorHAnsi" w:hAnsiTheme="majorHAnsi"/>
                <w:sz w:val="18"/>
                <w:szCs w:val="18"/>
              </w:rPr>
              <w:t xml:space="preserve"> žádná opticky nápadná nečistota. Přitom musí být zohledněn stav předmětu; zabarvení, stopy po opotřebení se nepovažují za nečistotu ve smyslu podmínek kvality</w:t>
            </w:r>
            <w:r>
              <w:rPr>
                <w:rFonts w:cs="Arial" w:asciiTheme="majorHAnsi" w:hAnsiTheme="majorHAnsi"/>
                <w:sz w:val="18"/>
                <w:szCs w:val="18"/>
              </w:rPr>
              <w:t>.</w:t>
            </w:r>
            <w:r w:rsidRPr="00BB5CDD" w:rsidR="00742108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</w:p>
        </w:tc>
      </w:tr>
      <w:tr w:rsidR="00742108" w:rsidTr="0B978A4B" w14:paraId="331C8F9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</w:tcPr>
          <w:p w:rsidR="00742108" w:rsidP="00742108" w:rsidRDefault="00742108" w14:paraId="29352438" w14:textId="77777777">
            <w:pPr>
              <w:rPr>
                <w:rFonts w:ascii="Arial" w:hAnsi="Arial" w:cs="Arial"/>
                <w:b/>
                <w:bCs/>
              </w:rPr>
            </w:pPr>
          </w:p>
          <w:p w:rsidR="00742108" w:rsidP="00742108" w:rsidRDefault="00742108" w14:paraId="68C77892" w14:textId="76BB4A6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BB5CDD">
              <w:rPr>
                <w:rFonts w:cs="Arial"/>
                <w:b/>
                <w:bCs/>
                <w:sz w:val="18"/>
                <w:szCs w:val="18"/>
              </w:rPr>
              <w:t>kvalita čištění povrchů – vnější prostory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</w:tcPr>
          <w:p w:rsidR="00742108" w:rsidP="00742108" w:rsidRDefault="008C0485" w14:paraId="476970E3" w14:textId="32143B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N</w:t>
            </w:r>
            <w:r w:rsidRPr="00BB5CDD" w:rsidR="00742108">
              <w:rPr>
                <w:rFonts w:cs="Arial" w:asciiTheme="majorHAnsi" w:hAnsiTheme="majorHAnsi"/>
                <w:sz w:val="18"/>
                <w:szCs w:val="18"/>
              </w:rPr>
              <w:t xml:space="preserve">a povrchu nesmí být žádná opticky nápadná nečistota. Přitom musí být zohledněn stav předmětu; zabarvení, stopy po opotřebení se nepovažují za nečistotu ve smyslu podmínek kvality. Netýká </w:t>
            </w:r>
            <w:r w:rsidR="00742108">
              <w:rPr>
                <w:rFonts w:cs="Arial" w:asciiTheme="majorHAnsi" w:hAnsiTheme="majorHAnsi"/>
                <w:sz w:val="18"/>
                <w:szCs w:val="18"/>
              </w:rPr>
              <w:t>se pochozích ploch a komunikací</w:t>
            </w:r>
            <w:r>
              <w:rPr>
                <w:rFonts w:cs="Arial" w:asciiTheme="majorHAnsi" w:hAnsiTheme="majorHAnsi"/>
                <w:sz w:val="18"/>
                <w:szCs w:val="18"/>
              </w:rPr>
              <w:t>.</w:t>
            </w:r>
          </w:p>
        </w:tc>
      </w:tr>
      <w:tr w:rsidR="00742108" w:rsidTr="0B978A4B" w14:paraId="54C9C53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  <w:vAlign w:val="center"/>
          </w:tcPr>
          <w:p w:rsidR="00742108" w:rsidP="00742108" w:rsidRDefault="00742108" w14:paraId="49EAC0C4" w14:textId="78227CB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lehký nábytek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  <w:vAlign w:val="center"/>
          </w:tcPr>
          <w:p w:rsidRPr="003D3E07" w:rsidR="00742108" w:rsidP="00742108" w:rsidRDefault="008C0485" w14:paraId="4DF1EACE" w14:textId="0F087B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</w:t>
            </w:r>
            <w:r w:rsidR="00742108">
              <w:rPr>
                <w:rFonts w:cs="Arial"/>
                <w:sz w:val="18"/>
                <w:szCs w:val="18"/>
              </w:rPr>
              <w:t>ozumí se židle, křesla, věšáky, konferenční stolky, přenosné registratury, odpadkové koše, nádoby na tříděný odpad apod., jejichž váha nepřesahuje více než 10 kg/kus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742108" w:rsidTr="0B978A4B" w14:paraId="3B503F3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  <w:vAlign w:val="center"/>
          </w:tcPr>
          <w:p w:rsidR="00742108" w:rsidP="00742108" w:rsidRDefault="00742108" w14:paraId="43EE5683" w14:textId="41B2236A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3091B">
              <w:rPr>
                <w:rFonts w:cs="Arial"/>
                <w:b/>
                <w:bCs/>
                <w:sz w:val="18"/>
                <w:szCs w:val="18"/>
              </w:rPr>
              <w:t>mobiliář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  <w:vAlign w:val="center"/>
          </w:tcPr>
          <w:p w:rsidRPr="003D3E07" w:rsidR="00742108" w:rsidP="00742108" w:rsidRDefault="008C0485" w14:paraId="2979A8DF" w14:textId="1D47A4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</w:t>
            </w:r>
            <w:r w:rsidRPr="0023091B" w:rsidR="00742108">
              <w:rPr>
                <w:rFonts w:cs="Arial"/>
                <w:sz w:val="18"/>
                <w:szCs w:val="18"/>
              </w:rPr>
              <w:t xml:space="preserve">ozumí se židle, stoly, vitríny, úschovní skříňky, </w:t>
            </w:r>
            <w:proofErr w:type="gramStart"/>
            <w:r w:rsidRPr="0023091B" w:rsidR="00742108">
              <w:rPr>
                <w:rFonts w:cs="Arial"/>
                <w:sz w:val="18"/>
                <w:szCs w:val="18"/>
              </w:rPr>
              <w:t>koše,</w:t>
            </w:r>
            <w:proofErr w:type="gramEnd"/>
            <w:r w:rsidRPr="0023091B" w:rsidR="00742108">
              <w:rPr>
                <w:rFonts w:cs="Arial"/>
                <w:sz w:val="18"/>
                <w:szCs w:val="18"/>
              </w:rPr>
              <w:t xml:space="preserve"> apod.</w:t>
            </w:r>
          </w:p>
        </w:tc>
      </w:tr>
      <w:tr w:rsidR="00742108" w:rsidTr="0B978A4B" w14:paraId="25B008A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  <w:vAlign w:val="center"/>
          </w:tcPr>
          <w:p w:rsidR="00742108" w:rsidP="00742108" w:rsidRDefault="00742108" w14:paraId="588ECC33" w14:textId="75B026B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3091B">
              <w:rPr>
                <w:rFonts w:cs="Arial"/>
                <w:b/>
                <w:bCs/>
                <w:sz w:val="18"/>
                <w:szCs w:val="18"/>
              </w:rPr>
              <w:t xml:space="preserve">podlahová plocha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  <w:vAlign w:val="center"/>
          </w:tcPr>
          <w:p w:rsidRPr="003D3E07" w:rsidR="00742108" w:rsidP="00742108" w:rsidRDefault="008C0485" w14:paraId="793C9F16" w14:textId="5E2A7A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</w:t>
            </w:r>
            <w:r w:rsidRPr="0023091B" w:rsidR="00742108">
              <w:rPr>
                <w:rFonts w:cs="Arial"/>
                <w:sz w:val="18"/>
                <w:szCs w:val="18"/>
              </w:rPr>
              <w:t>e vnitřní plocha daného uklízeného prostoru vyjádřená v m</w:t>
            </w:r>
            <w:r w:rsidRPr="0023091B" w:rsidR="00742108">
              <w:rPr>
                <w:rFonts w:cs="Arial"/>
                <w:sz w:val="18"/>
                <w:szCs w:val="18"/>
                <w:vertAlign w:val="superscript"/>
              </w:rPr>
              <w:t>2</w:t>
            </w:r>
            <w:r w:rsidRPr="0023091B" w:rsidR="00742108">
              <w:rPr>
                <w:rFonts w:cs="Arial"/>
                <w:sz w:val="18"/>
                <w:szCs w:val="18"/>
              </w:rPr>
              <w:t xml:space="preserve"> bez vybavení, tedy podle principu „od zdi ke zdi“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F748B" w:rsidTr="0B978A4B" w14:paraId="21D2AF9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  <w:vAlign w:val="center"/>
          </w:tcPr>
          <w:p w:rsidRPr="0023091B" w:rsidR="00AF748B" w:rsidP="00742108" w:rsidRDefault="000A7679" w14:paraId="075431C1" w14:textId="6543A313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plocha schodiště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  <w:vAlign w:val="center"/>
          </w:tcPr>
          <w:p w:rsidRPr="0023091B" w:rsidR="00AF748B" w:rsidP="008C1E11" w:rsidRDefault="008C0485" w14:paraId="44057E7F" w14:textId="332110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</w:t>
            </w:r>
            <w:r w:rsidR="00AF748B">
              <w:rPr>
                <w:rFonts w:cs="Arial"/>
                <w:sz w:val="18"/>
                <w:szCs w:val="18"/>
              </w:rPr>
              <w:t xml:space="preserve">e celá plocha </w:t>
            </w:r>
            <w:r w:rsidR="008C1E11">
              <w:rPr>
                <w:rFonts w:cs="Arial"/>
                <w:sz w:val="18"/>
                <w:szCs w:val="18"/>
              </w:rPr>
              <w:t>schodiště</w:t>
            </w:r>
            <w:r w:rsidR="00AF748B">
              <w:rPr>
                <w:rFonts w:cs="Arial"/>
                <w:sz w:val="18"/>
                <w:szCs w:val="18"/>
              </w:rPr>
              <w:t xml:space="preserve">, </w:t>
            </w:r>
            <w:r w:rsidR="008C1E11">
              <w:rPr>
                <w:rFonts w:cs="Arial"/>
                <w:sz w:val="18"/>
                <w:szCs w:val="18"/>
              </w:rPr>
              <w:t>resp. všech jeho součástí:</w:t>
            </w:r>
            <w:r w:rsidR="009B1062">
              <w:rPr>
                <w:rFonts w:cs="Arial"/>
                <w:sz w:val="18"/>
                <w:szCs w:val="18"/>
              </w:rPr>
              <w:t xml:space="preserve"> schodišťových stupňů</w:t>
            </w:r>
            <w:r w:rsidR="008C1E11">
              <w:rPr>
                <w:rFonts w:cs="Arial"/>
                <w:sz w:val="18"/>
                <w:szCs w:val="18"/>
              </w:rPr>
              <w:t xml:space="preserve"> </w:t>
            </w:r>
            <w:r w:rsidR="009B1062">
              <w:rPr>
                <w:rFonts w:cs="Arial"/>
                <w:sz w:val="18"/>
                <w:szCs w:val="18"/>
              </w:rPr>
              <w:t>(stupnic, podstupnic)</w:t>
            </w:r>
            <w:r w:rsidR="008C1E11">
              <w:rPr>
                <w:rFonts w:cs="Arial"/>
                <w:sz w:val="18"/>
                <w:szCs w:val="18"/>
              </w:rPr>
              <w:t xml:space="preserve"> podest, mezipodest</w:t>
            </w:r>
            <w:r w:rsidR="0007248C">
              <w:rPr>
                <w:rFonts w:cs="Arial"/>
                <w:sz w:val="18"/>
                <w:szCs w:val="18"/>
              </w:rPr>
              <w:t>, zábradlí,</w:t>
            </w:r>
            <w:r w:rsidR="008C1E11">
              <w:rPr>
                <w:rFonts w:cs="Arial"/>
                <w:sz w:val="18"/>
                <w:szCs w:val="18"/>
              </w:rPr>
              <w:t xml:space="preserve"> madel</w:t>
            </w:r>
            <w:r w:rsidR="0007248C">
              <w:rPr>
                <w:rFonts w:cs="Arial"/>
                <w:sz w:val="18"/>
                <w:szCs w:val="18"/>
              </w:rPr>
              <w:t>, případně čisticích žlábků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742108" w:rsidTr="0B978A4B" w14:paraId="18C850E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  <w:vAlign w:val="center"/>
          </w:tcPr>
          <w:p w:rsidR="00742108" w:rsidP="008B26E0" w:rsidRDefault="00742108" w14:paraId="1F13275F" w14:textId="7E659254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3091B">
              <w:rPr>
                <w:rFonts w:cs="Arial"/>
                <w:b/>
                <w:bCs/>
                <w:sz w:val="18"/>
                <w:szCs w:val="18"/>
              </w:rPr>
              <w:t xml:space="preserve">pohotovost </w:t>
            </w:r>
            <w:r w:rsidR="008B26E0">
              <w:rPr>
                <w:rFonts w:cs="Arial"/>
                <w:b/>
                <w:bCs/>
                <w:sz w:val="18"/>
                <w:szCs w:val="18"/>
              </w:rPr>
              <w:t>pravidelného úklidu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  <w:vAlign w:val="center"/>
          </w:tcPr>
          <w:p w:rsidRPr="008C1E11" w:rsidR="00742108" w:rsidP="00742108" w:rsidRDefault="008C0485" w14:paraId="3CDA2B9F" w14:textId="395092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Pr="008C1E11" w:rsidR="00742108">
              <w:rPr>
                <w:sz w:val="18"/>
                <w:szCs w:val="18"/>
              </w:rPr>
              <w:t xml:space="preserve">ozumí se práce vykonávané v případech nadměrného znečištění neočekávaného charakteru. Jedná se o práce vykonávané nad rámec pravidelného úklidu, kdy pracovník úklidu potřebuje ke splnění zadaného úkolu pouze běžné chemické prostředky, pracovní pomůcky či náčiní (například úklidový vozík, </w:t>
            </w:r>
            <w:proofErr w:type="spellStart"/>
            <w:r w:rsidRPr="008C1E11" w:rsidR="00742108">
              <w:rPr>
                <w:sz w:val="18"/>
                <w:szCs w:val="18"/>
              </w:rPr>
              <w:t>mopovací</w:t>
            </w:r>
            <w:proofErr w:type="spellEnd"/>
            <w:r w:rsidRPr="008C1E11" w:rsidR="00742108">
              <w:rPr>
                <w:sz w:val="18"/>
                <w:szCs w:val="18"/>
              </w:rPr>
              <w:t xml:space="preserve"> systém, lopatku a </w:t>
            </w:r>
            <w:proofErr w:type="gramStart"/>
            <w:r w:rsidRPr="008C1E11" w:rsidR="00742108">
              <w:rPr>
                <w:sz w:val="18"/>
                <w:szCs w:val="18"/>
              </w:rPr>
              <w:t>smetáček,</w:t>
            </w:r>
            <w:proofErr w:type="gramEnd"/>
            <w:r w:rsidRPr="008C1E11" w:rsidR="00742108">
              <w:rPr>
                <w:sz w:val="18"/>
                <w:szCs w:val="18"/>
              </w:rPr>
              <w:t xml:space="preserve"> apod.) Tyto práce jsou vykonávány na základě požadavku pověřeného pracovníka </w:t>
            </w:r>
            <w:r w:rsidR="008B26E0">
              <w:rPr>
                <w:sz w:val="18"/>
                <w:szCs w:val="18"/>
              </w:rPr>
              <w:t xml:space="preserve">uvedeného </w:t>
            </w:r>
            <w:r w:rsidRPr="008C1E11" w:rsidR="00742108">
              <w:rPr>
                <w:sz w:val="18"/>
                <w:szCs w:val="18"/>
              </w:rPr>
              <w:t>v plánu úklidu. Cena je součástí nacenění pravidelných úklidů.</w:t>
            </w:r>
          </w:p>
        </w:tc>
      </w:tr>
      <w:tr w:rsidR="00742108" w:rsidTr="0B978A4B" w14:paraId="3CBE91C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  <w:vAlign w:val="center"/>
          </w:tcPr>
          <w:p w:rsidR="00742108" w:rsidP="00742108" w:rsidRDefault="00742108" w14:paraId="1C56FB4B" w14:textId="2D0DDE1A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6336C5">
              <w:rPr>
                <w:rFonts w:cs="Arial"/>
                <w:b/>
                <w:bCs/>
                <w:sz w:val="18"/>
                <w:szCs w:val="18"/>
              </w:rPr>
              <w:t>přilehlé komunikace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  <w:vAlign w:val="center"/>
          </w:tcPr>
          <w:p w:rsidRPr="003D3E07" w:rsidR="00742108" w:rsidP="00742108" w:rsidRDefault="008C0485" w14:paraId="4FF31D79" w14:textId="180171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</w:t>
            </w:r>
            <w:r w:rsidRPr="006336C5" w:rsidR="00742108">
              <w:rPr>
                <w:rFonts w:cs="Arial"/>
                <w:sz w:val="18"/>
                <w:szCs w:val="18"/>
              </w:rPr>
              <w:t>ozumí se přístupové komunikace, přilehlá parkoviště, případně jiné plochy sloužící k pohybu a odstavení mo</w:t>
            </w:r>
            <w:r w:rsidR="00742108">
              <w:rPr>
                <w:rFonts w:cs="Arial"/>
                <w:sz w:val="18"/>
                <w:szCs w:val="18"/>
              </w:rPr>
              <w:t>torových vozidel a jízdních kol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742108" w:rsidTr="0B978A4B" w14:paraId="52E885D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  <w:vAlign w:val="center"/>
          </w:tcPr>
          <w:p w:rsidR="00742108" w:rsidP="00742108" w:rsidRDefault="00742108" w14:paraId="4A1DDAB7" w14:textId="549F5AF4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3091B">
              <w:rPr>
                <w:rFonts w:cs="Arial"/>
                <w:b/>
                <w:bCs/>
                <w:sz w:val="18"/>
                <w:szCs w:val="18"/>
              </w:rPr>
              <w:t>rizikové plochy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  <w:vAlign w:val="center"/>
          </w:tcPr>
          <w:p w:rsidRPr="003D3E07" w:rsidR="00742108" w:rsidP="00742108" w:rsidRDefault="008C0485" w14:paraId="765C6DAD" w14:textId="279AD4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</w:t>
            </w:r>
            <w:r w:rsidRPr="0023091B" w:rsidR="00742108">
              <w:rPr>
                <w:rFonts w:cs="Arial"/>
                <w:sz w:val="18"/>
                <w:szCs w:val="18"/>
              </w:rPr>
              <w:t>ozumí se plochy a povrch</w:t>
            </w:r>
            <w:r w:rsidR="00742108">
              <w:rPr>
                <w:rFonts w:cs="Arial"/>
                <w:sz w:val="18"/>
                <w:szCs w:val="18"/>
              </w:rPr>
              <w:t>y s vyšším rizikem výskytů bakte</w:t>
            </w:r>
            <w:r w:rsidRPr="0023091B" w:rsidR="00742108">
              <w:rPr>
                <w:rFonts w:cs="Arial"/>
                <w:sz w:val="18"/>
                <w:szCs w:val="18"/>
              </w:rPr>
              <w:t xml:space="preserve">rií a nečistot (toaletní mísy, pisoáry, sprchové kouty, umyvadla, dřezy, toaletní štětky, kliky dveří, </w:t>
            </w:r>
            <w:r w:rsidR="00742108">
              <w:rPr>
                <w:rFonts w:cs="Arial"/>
                <w:sz w:val="18"/>
                <w:szCs w:val="18"/>
              </w:rPr>
              <w:t xml:space="preserve">madla </w:t>
            </w:r>
            <w:r w:rsidRPr="0023091B" w:rsidR="00742108">
              <w:rPr>
                <w:rFonts w:cs="Arial"/>
                <w:sz w:val="18"/>
                <w:szCs w:val="18"/>
              </w:rPr>
              <w:t>apod.)</w:t>
            </w:r>
          </w:p>
        </w:tc>
      </w:tr>
      <w:tr w:rsidR="00742108" w:rsidTr="0B978A4B" w14:paraId="08601B9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  <w:vAlign w:val="center"/>
          </w:tcPr>
          <w:p w:rsidR="00742108" w:rsidP="00742108" w:rsidRDefault="00742108" w14:paraId="13D1A470" w14:textId="3D5B1FD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3091B">
              <w:rPr>
                <w:rFonts w:cs="Arial"/>
                <w:b/>
                <w:bCs/>
                <w:sz w:val="18"/>
                <w:szCs w:val="18"/>
              </w:rPr>
              <w:t>skleněná plocha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  <w:vAlign w:val="center"/>
          </w:tcPr>
          <w:p w:rsidRPr="003D3E07" w:rsidR="00742108" w:rsidP="00742108" w:rsidRDefault="008C0485" w14:paraId="6C9E1A34" w14:textId="37DDFF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</w:t>
            </w:r>
            <w:r w:rsidRPr="0023091B" w:rsidR="00742108">
              <w:rPr>
                <w:rFonts w:cs="Arial"/>
                <w:sz w:val="18"/>
                <w:szCs w:val="18"/>
              </w:rPr>
              <w:t>sou veškeré skleněné plochy (vitríny, zrcadla, s</w:t>
            </w:r>
            <w:r w:rsidR="00742108">
              <w:rPr>
                <w:rFonts w:cs="Arial"/>
                <w:sz w:val="18"/>
                <w:szCs w:val="18"/>
              </w:rPr>
              <w:t xml:space="preserve">kleněné dveře, prosklené </w:t>
            </w:r>
            <w:proofErr w:type="gramStart"/>
            <w:r w:rsidR="00742108">
              <w:rPr>
                <w:rFonts w:cs="Arial"/>
                <w:sz w:val="18"/>
                <w:szCs w:val="18"/>
              </w:rPr>
              <w:t>stěny,</w:t>
            </w:r>
            <w:proofErr w:type="gramEnd"/>
            <w:r w:rsidR="00742108">
              <w:rPr>
                <w:rFonts w:cs="Arial"/>
                <w:sz w:val="18"/>
                <w:szCs w:val="18"/>
              </w:rPr>
              <w:t xml:space="preserve"> </w:t>
            </w:r>
            <w:r w:rsidRPr="0023091B" w:rsidR="00742108">
              <w:rPr>
                <w:rFonts w:cs="Arial"/>
                <w:sz w:val="18"/>
                <w:szCs w:val="18"/>
              </w:rPr>
              <w:t>apod. vyjma oken) včetně rámů a zárubní zasklených ploch</w:t>
            </w:r>
          </w:p>
        </w:tc>
      </w:tr>
      <w:tr w:rsidR="00742108" w:rsidTr="0B978A4B" w14:paraId="07F19A4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</w:tcPr>
          <w:p w:rsidR="00742108" w:rsidP="00742108" w:rsidRDefault="00742108" w14:paraId="08ADD749" w14:textId="53DE122B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SLA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</w:tcPr>
          <w:p w:rsidRPr="003D3E07" w:rsidR="00742108" w:rsidP="00742108" w:rsidRDefault="00742108" w14:paraId="1028CA9D" w14:textId="096BD3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proofErr w:type="spellStart"/>
            <w:r w:rsidRPr="003D3E07">
              <w:rPr>
                <w:sz w:val="18"/>
                <w:szCs w:val="18"/>
              </w:rPr>
              <w:t>Service</w:t>
            </w:r>
            <w:proofErr w:type="spellEnd"/>
            <w:r w:rsidRPr="003D3E07">
              <w:rPr>
                <w:sz w:val="18"/>
                <w:szCs w:val="18"/>
              </w:rPr>
              <w:t xml:space="preserve"> Level </w:t>
            </w:r>
            <w:proofErr w:type="spellStart"/>
            <w:r w:rsidRPr="003D3E07">
              <w:rPr>
                <w:sz w:val="18"/>
                <w:szCs w:val="18"/>
              </w:rPr>
              <w:t>Agreement</w:t>
            </w:r>
            <w:proofErr w:type="spellEnd"/>
            <w:r w:rsidRPr="003D3E07">
              <w:rPr>
                <w:sz w:val="18"/>
                <w:szCs w:val="18"/>
              </w:rPr>
              <w:t>, upravují pravidla jednotného postupu při zajištění úklidových služeb.</w:t>
            </w:r>
          </w:p>
        </w:tc>
      </w:tr>
      <w:tr w:rsidR="00742108" w:rsidTr="0B978A4B" w14:paraId="63EE3B0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</w:tcPr>
          <w:p w:rsidR="00742108" w:rsidP="00742108" w:rsidRDefault="00742108" w14:paraId="658938C8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742108" w:rsidP="00742108" w:rsidRDefault="00742108" w14:paraId="5C544804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742108" w:rsidP="00742108" w:rsidRDefault="00742108" w14:paraId="2482DBDA" w14:textId="285BA8DB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sociálně odpovědný přístup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</w:tcPr>
          <w:p w:rsidRPr="003D3E07" w:rsidR="00742108" w:rsidP="00742108" w:rsidRDefault="01901F6A" w14:paraId="4B38FA7C" w14:textId="00C17C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3A86EDC7">
              <w:rPr>
                <w:sz w:val="18"/>
                <w:szCs w:val="18"/>
              </w:rPr>
              <w:t>R</w:t>
            </w:r>
            <w:r w:rsidRPr="3A86EDC7" w:rsidR="45E5BF28">
              <w:rPr>
                <w:sz w:val="18"/>
                <w:szCs w:val="18"/>
              </w:rPr>
              <w:t>ozumí se povinnost Poskytovatele zajistit důstojné a férové podmínky, bezpečnost a ochranu zdraví při práci svých zaměstnanců. Postupuje se dle požadavků Směrnice evropského parlamentu a Rady 2014/24/EU, čl. 18, odst. 2, dále dle Zákona č. 134/2016 Sb. o zadávání veřejných zakázek, ve znění pozdějších předpisů § 48 odst. 5 písm. a) a § 113, odst. 4 písm. a), dále v souladu s metodikou Odpovědné veřejné zadávání (ISBN 978-80-7421-134-8)</w:t>
            </w:r>
            <w:r w:rsidRPr="3A86EDC7">
              <w:rPr>
                <w:sz w:val="18"/>
                <w:szCs w:val="18"/>
              </w:rPr>
              <w:t>.</w:t>
            </w:r>
          </w:p>
        </w:tc>
      </w:tr>
      <w:tr w:rsidR="00742108" w:rsidTr="0B978A4B" w14:paraId="66A50B6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  <w:vAlign w:val="center"/>
          </w:tcPr>
          <w:p w:rsidR="00742108" w:rsidP="00742108" w:rsidRDefault="7858B26C" w14:paraId="16036382" w14:textId="77A41AFD">
            <w:pPr>
              <w:rPr>
                <w:rFonts w:cs="Arial"/>
                <w:b/>
                <w:bCs/>
                <w:sz w:val="18"/>
                <w:szCs w:val="18"/>
              </w:rPr>
            </w:pPr>
            <w:r w:rsidRPr="744C95F5">
              <w:rPr>
                <w:rFonts w:cs="Arial"/>
                <w:b/>
                <w:bCs/>
                <w:sz w:val="18"/>
                <w:szCs w:val="18"/>
              </w:rPr>
              <w:t>stálý denní úklid s prováděním pravidelného úklidu</w:t>
            </w:r>
            <w:r w:rsidRPr="744C95F5" w:rsidR="221DDCF3">
              <w:rPr>
                <w:rFonts w:cs="Arial"/>
                <w:b/>
                <w:bCs/>
                <w:sz w:val="18"/>
                <w:szCs w:val="18"/>
              </w:rPr>
              <w:t xml:space="preserve"> VPP</w:t>
            </w:r>
            <w:r w:rsidRPr="744C95F5">
              <w:rPr>
                <w:rFonts w:cs="Arial"/>
                <w:b/>
                <w:bCs/>
                <w:sz w:val="18"/>
                <w:szCs w:val="18"/>
              </w:rPr>
              <w:t xml:space="preserve"> 3x denně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  <w:vAlign w:val="center"/>
          </w:tcPr>
          <w:p w:rsidRPr="003D3E07" w:rsidR="00742108" w:rsidP="00742108" w:rsidRDefault="69BA3910" w14:paraId="1B0D41E1" w14:textId="4AE98B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744C95F5">
              <w:rPr>
                <w:rFonts w:cs="Arial"/>
                <w:sz w:val="18"/>
                <w:szCs w:val="18"/>
              </w:rPr>
              <w:t>R</w:t>
            </w:r>
            <w:r w:rsidRPr="744C95F5" w:rsidR="2F2E9D24">
              <w:rPr>
                <w:rFonts w:cs="Arial"/>
                <w:sz w:val="18"/>
                <w:szCs w:val="18"/>
              </w:rPr>
              <w:t>ozumí se povinnost Poskytovatele zajistit stálý úklid, tzn. trvalou přítomnost zaměstnance úklidu v dané ŽST, který bude po celou otevírací dobu VPP</w:t>
            </w:r>
            <w:r w:rsidRPr="744C95F5" w:rsidR="671ECC25">
              <w:rPr>
                <w:rFonts w:cs="Arial"/>
                <w:sz w:val="18"/>
                <w:szCs w:val="18"/>
              </w:rPr>
              <w:t xml:space="preserve"> </w:t>
            </w:r>
            <w:r w:rsidRPr="744C95F5" w:rsidR="2F2E9D24">
              <w:rPr>
                <w:rFonts w:cs="Arial"/>
                <w:sz w:val="18"/>
                <w:szCs w:val="18"/>
              </w:rPr>
              <w:t>průběžně vykonávat drobné úklidové práce a 3x denně provede kompletní pravidelný úklid.</w:t>
            </w:r>
          </w:p>
        </w:tc>
      </w:tr>
      <w:tr w:rsidR="003B4D96" w:rsidTr="0B978A4B" w14:paraId="4BBF10C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  <w:vAlign w:val="center"/>
          </w:tcPr>
          <w:p w:rsidRPr="006336C5" w:rsidR="003B4D96" w:rsidP="003B4D96" w:rsidRDefault="003B4D96" w14:paraId="2CF7D565" w14:textId="31578FD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strojové čištění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  <w:vAlign w:val="center"/>
          </w:tcPr>
          <w:p w:rsidRPr="003D3E07" w:rsidR="003B4D96" w:rsidP="0B978A4B" w:rsidRDefault="008C0485" w14:paraId="3AC2518B" w14:textId="05E579BA">
            <w:pPr>
              <w:pStyle w:val="Normal"/>
              <w:suppressLineNumbers w:val="0"/>
              <w:bidi w:val="0"/>
              <w:spacing w:before="0" w:beforeAutospacing="off" w:after="200" w:afterAutospacing="off" w:line="276" w:lineRule="auto"/>
              <w:ind w:left="0" w:right="0"/>
              <w:jc w:val="left"/>
              <w:rPr>
                <w:rFonts w:cs="Arial"/>
                <w:sz w:val="18"/>
                <w:szCs w:val="18"/>
              </w:rPr>
            </w:pPr>
            <w:r w:rsidRPr="0B978A4B" w:rsidR="78604E98">
              <w:rPr>
                <w:rFonts w:cs="Arial"/>
                <w:sz w:val="18"/>
                <w:szCs w:val="18"/>
              </w:rPr>
              <w:t>R</w:t>
            </w:r>
            <w:r w:rsidRPr="0B978A4B" w:rsidR="1E6CDBE4">
              <w:rPr>
                <w:rFonts w:cs="Arial"/>
                <w:sz w:val="18"/>
                <w:szCs w:val="18"/>
              </w:rPr>
              <w:t xml:space="preserve">ozumí se úklid velkých ploch, např. čekáren, hal, podchodů, </w:t>
            </w:r>
            <w:r w:rsidRPr="0B978A4B" w:rsidR="73E49A66">
              <w:rPr>
                <w:rFonts w:cs="Arial"/>
                <w:sz w:val="18"/>
                <w:szCs w:val="18"/>
              </w:rPr>
              <w:t>nástupišť,</w:t>
            </w:r>
            <w:r w:rsidRPr="0B978A4B" w:rsidR="3B7A4C21">
              <w:rPr>
                <w:rFonts w:cs="Arial"/>
                <w:sz w:val="18"/>
                <w:szCs w:val="18"/>
              </w:rPr>
              <w:t xml:space="preserve"> schodišť,</w:t>
            </w:r>
            <w:r w:rsidRPr="0B978A4B" w:rsidR="73E49A66">
              <w:rPr>
                <w:rFonts w:cs="Arial"/>
                <w:sz w:val="18"/>
                <w:szCs w:val="18"/>
              </w:rPr>
              <w:t xml:space="preserve"> </w:t>
            </w:r>
            <w:r w:rsidRPr="0B978A4B" w:rsidR="1E6CDBE4">
              <w:rPr>
                <w:rFonts w:cs="Arial"/>
                <w:sz w:val="18"/>
                <w:szCs w:val="18"/>
              </w:rPr>
              <w:t>kde se k čištění volných ploch používá podlahový automat</w:t>
            </w:r>
            <w:r w:rsidRPr="0B978A4B" w:rsidR="73E49A66">
              <w:rPr>
                <w:rFonts w:cs="Arial"/>
                <w:sz w:val="18"/>
                <w:szCs w:val="18"/>
              </w:rPr>
              <w:t xml:space="preserve"> pro </w:t>
            </w:r>
            <w:r w:rsidRPr="0B978A4B" w:rsidR="1019C7C4">
              <w:rPr>
                <w:rFonts w:cs="Arial"/>
                <w:sz w:val="18"/>
                <w:szCs w:val="18"/>
              </w:rPr>
              <w:t>mokrý – kategorie</w:t>
            </w:r>
            <w:r w:rsidRPr="0B978A4B" w:rsidR="161F94D5">
              <w:rPr>
                <w:rFonts w:cs="Arial"/>
                <w:sz w:val="18"/>
                <w:szCs w:val="18"/>
              </w:rPr>
              <w:t xml:space="preserve"> typu prostor 4</w:t>
            </w:r>
            <w:r w:rsidRPr="0B978A4B" w:rsidR="73E49A66">
              <w:rPr>
                <w:rFonts w:cs="Arial"/>
                <w:sz w:val="18"/>
                <w:szCs w:val="18"/>
              </w:rPr>
              <w:t xml:space="preserve"> nebo suchý úklid</w:t>
            </w:r>
            <w:r w:rsidRPr="0B978A4B" w:rsidR="1E6CDBE4">
              <w:rPr>
                <w:rFonts w:cs="Arial"/>
                <w:sz w:val="18"/>
                <w:szCs w:val="18"/>
              </w:rPr>
              <w:t xml:space="preserve">; součástí tohoto čištění je odstranění hrubých nečistot před samotným čištěním, ať už vysátím či zametením; další součástí tohoto čištění je ruční dočištění ploch, na které se nelze dostat strojem, </w:t>
            </w:r>
            <w:r w:rsidRPr="0B978A4B" w:rsidR="1E6CDBE4">
              <w:rPr>
                <w:rFonts w:cs="Arial"/>
                <w:sz w:val="18"/>
                <w:szCs w:val="18"/>
              </w:rPr>
              <w:t>popř. odsun</w:t>
            </w:r>
            <w:r w:rsidRPr="0B978A4B" w:rsidR="1E6CDBE4">
              <w:rPr>
                <w:rFonts w:cs="Arial"/>
                <w:sz w:val="18"/>
                <w:szCs w:val="18"/>
              </w:rPr>
              <w:t>utí</w:t>
            </w:r>
            <w:r w:rsidRPr="0B978A4B" w:rsidR="1E6CDBE4">
              <w:rPr>
                <w:rFonts w:cs="Arial"/>
                <w:sz w:val="18"/>
                <w:szCs w:val="18"/>
              </w:rPr>
              <w:t xml:space="preserve"> a urovn</w:t>
            </w:r>
            <w:r w:rsidRPr="0B978A4B" w:rsidR="1E6CDBE4">
              <w:rPr>
                <w:rFonts w:cs="Arial"/>
                <w:sz w:val="18"/>
                <w:szCs w:val="18"/>
              </w:rPr>
              <w:t>ání</w:t>
            </w:r>
            <w:r w:rsidRPr="0B978A4B" w:rsidR="1E6CDBE4">
              <w:rPr>
                <w:rFonts w:cs="Arial"/>
                <w:sz w:val="18"/>
                <w:szCs w:val="18"/>
              </w:rPr>
              <w:t xml:space="preserve"> mobiliář</w:t>
            </w:r>
            <w:r w:rsidRPr="0B978A4B" w:rsidR="1E6CDBE4">
              <w:rPr>
                <w:rFonts w:cs="Arial"/>
                <w:sz w:val="18"/>
                <w:szCs w:val="18"/>
              </w:rPr>
              <w:t>e viz položka „urovnání lehkého nábytku“. Úklidová společnost bude provozovat čisticí stroje v souladu s návodem k obsluze a bude plně zodpovídat za zajištění požární bezpečnosti při provozování příslušného zařízení.</w:t>
            </w:r>
            <w:r w:rsidRPr="0B978A4B" w:rsidR="7A96759D">
              <w:rPr>
                <w:rFonts w:cs="Arial"/>
                <w:sz w:val="18"/>
                <w:szCs w:val="18"/>
              </w:rPr>
              <w:t xml:space="preserve"> </w:t>
            </w:r>
            <w:r w:rsidRPr="0B978A4B" w:rsidR="10C3E0C2">
              <w:rPr>
                <w:rFonts w:ascii="Verdana" w:hAnsi="Verdana" w:eastAsia="Verdana" w:cs="Verdana"/>
                <w:noProof w:val="0"/>
                <w:sz w:val="18"/>
                <w:szCs w:val="18"/>
                <w:lang w:val="cs-CZ"/>
              </w:rPr>
              <w:t>Poskytovatel je povinen používat stroje s čisticí lištou odpovídající velikosti a dispozici čištěných prostor. Zvolená šířka čisticí lišty musí umožňovat efektivní provedení úklidu při zachování požadované kvality. Použití stroje s nepřiměřeně úzkou čisticí lištou na rozsáhlých plochách se nepovažuje za odpovídající způsob plnění.</w:t>
            </w:r>
            <w:r w:rsidRPr="0B978A4B" w:rsidR="7A96759D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3B4D96" w:rsidTr="0B978A4B" w14:paraId="3372312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  <w:vAlign w:val="center"/>
          </w:tcPr>
          <w:p w:rsidR="003B4D96" w:rsidP="003B4D96" w:rsidRDefault="003B4D96" w14:paraId="6A6481EF" w14:textId="5AAEED54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uzavřený přístřešek pro cestující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  <w:vAlign w:val="center"/>
          </w:tcPr>
          <w:p w:rsidRPr="003D3E07" w:rsidR="003B4D96" w:rsidP="003B4D96" w:rsidRDefault="008C0485" w14:paraId="2CD99D3E" w14:textId="6DC80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</w:t>
            </w:r>
            <w:r w:rsidR="003B4D96">
              <w:rPr>
                <w:rFonts w:cs="Arial"/>
                <w:sz w:val="18"/>
                <w:szCs w:val="18"/>
              </w:rPr>
              <w:t>e prostor určený pro ochranu cestující veřejnosti před povětrnostními vlivy, zpravidla je umístěn na zastávkách. Jeho stěny a střecha mohou být zděné nebo prosklené. Přístřešek je vybaven základním mobiliářem, jakým jsou odpadkový koš, sedáky apod.</w:t>
            </w:r>
          </w:p>
        </w:tc>
      </w:tr>
      <w:tr w:rsidR="003B4D96" w:rsidTr="0B978A4B" w14:paraId="35CC1EA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  <w:vAlign w:val="center"/>
          </w:tcPr>
          <w:p w:rsidRPr="0023091B" w:rsidR="003B4D96" w:rsidP="003B4D96" w:rsidRDefault="003B4D96" w14:paraId="236AB74E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6336C5">
              <w:rPr>
                <w:rFonts w:cs="Arial"/>
                <w:b/>
                <w:bCs/>
                <w:sz w:val="18"/>
                <w:szCs w:val="18"/>
              </w:rPr>
              <w:t>venkovní prostory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  <w:vAlign w:val="center"/>
          </w:tcPr>
          <w:p w:rsidRPr="0023091B" w:rsidR="003B4D96" w:rsidP="003B4D96" w:rsidRDefault="008C0485" w14:paraId="5006F404" w14:textId="71EBC97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</w:t>
            </w:r>
            <w:r w:rsidRPr="006336C5" w:rsidR="003B4D96">
              <w:rPr>
                <w:rFonts w:cs="Arial"/>
                <w:sz w:val="18"/>
                <w:szCs w:val="18"/>
              </w:rPr>
              <w:t>eřejně přístupné prostory se zpevněným i nezpevněným povrchem vně budov, sloužící cestující veřejnosti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A5C80" w:rsidTr="0B978A4B" w14:paraId="3FEC11D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  <w:vAlign w:val="center"/>
          </w:tcPr>
          <w:p w:rsidRPr="006336C5" w:rsidR="001A5C80" w:rsidP="003B4D96" w:rsidRDefault="001A5C80" w14:paraId="2235CF97" w14:textId="031C20B3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VNP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  <w:vAlign w:val="center"/>
          </w:tcPr>
          <w:p w:rsidRPr="006336C5" w:rsidR="001A5C80" w:rsidP="003B4D96" w:rsidRDefault="001A5C80" w14:paraId="05699E57" w14:textId="29CF065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veřejně nepřístupné prostory</w:t>
            </w:r>
          </w:p>
        </w:tc>
      </w:tr>
      <w:tr w:rsidR="003B4D96" w:rsidTr="0B978A4B" w14:paraId="4F63FC0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</w:tcPr>
          <w:p w:rsidRPr="0023091B" w:rsidR="003B4D96" w:rsidP="003B4D96" w:rsidRDefault="003B4D96" w14:paraId="72C01D3E" w14:textId="1DAD8CF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VPP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</w:tcPr>
          <w:p w:rsidRPr="0023091B" w:rsidR="003B4D96" w:rsidP="003B4D96" w:rsidRDefault="003B4D96" w14:paraId="4F2EBF0C" w14:textId="2605A41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D3E07">
              <w:rPr>
                <w:sz w:val="18"/>
                <w:szCs w:val="18"/>
              </w:rPr>
              <w:t>veřejně přístupné prostory</w:t>
            </w:r>
          </w:p>
        </w:tc>
      </w:tr>
      <w:tr w:rsidR="00F34071" w:rsidTr="0B978A4B" w14:paraId="3705FAF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  <w:vAlign w:val="center"/>
          </w:tcPr>
          <w:p w:rsidR="00F34071" w:rsidP="001700A9" w:rsidRDefault="00F34071" w14:paraId="6F6CDD5E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v</w:t>
            </w:r>
            <w:r w:rsidRPr="00603C38">
              <w:rPr>
                <w:rFonts w:cs="Arial"/>
                <w:b/>
                <w:bCs/>
                <w:sz w:val="18"/>
                <w:szCs w:val="18"/>
              </w:rPr>
              <w:t>ýškové práce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  <w:vAlign w:val="center"/>
          </w:tcPr>
          <w:p w:rsidRPr="003D3E07" w:rsidR="00F34071" w:rsidP="001700A9" w:rsidRDefault="008C0485" w14:paraId="3E7559E2" w14:textId="0CE43D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Pr="00603C38" w:rsidR="00F34071">
              <w:rPr>
                <w:sz w:val="18"/>
                <w:szCs w:val="18"/>
              </w:rPr>
              <w:t xml:space="preserve">a práci ve výškách je považována práce nad 1,5m výšky či nad volnou hloubkou. To znamená, že chodidla zaměstnance provádějícího úklidové práce se za pomoci technických prostředků a zařízení, např. žebřík, </w:t>
            </w:r>
            <w:proofErr w:type="gramStart"/>
            <w:r w:rsidRPr="00603C38" w:rsidR="00F34071">
              <w:rPr>
                <w:sz w:val="18"/>
                <w:szCs w:val="18"/>
              </w:rPr>
              <w:t>plošina,</w:t>
            </w:r>
            <w:proofErr w:type="gramEnd"/>
            <w:r w:rsidRPr="00603C38" w:rsidR="00F34071">
              <w:rPr>
                <w:sz w:val="18"/>
                <w:szCs w:val="18"/>
              </w:rPr>
              <w:t xml:space="preserve"> atd. nachází nejméně 1,5m ve výšce nebo nad volnou hloubkou. Za práci ve výškách se nepovažuje čištění ploch za pomoci teleskopických mopů, </w:t>
            </w:r>
            <w:proofErr w:type="gramStart"/>
            <w:r w:rsidRPr="00603C38" w:rsidR="00F34071">
              <w:rPr>
                <w:sz w:val="18"/>
                <w:szCs w:val="18"/>
              </w:rPr>
              <w:t>kartáčů,</w:t>
            </w:r>
            <w:proofErr w:type="gramEnd"/>
            <w:r w:rsidRPr="00603C38" w:rsidR="00F34071">
              <w:rPr>
                <w:sz w:val="18"/>
                <w:szCs w:val="18"/>
              </w:rPr>
              <w:t xml:space="preserve"> apod., kdy zaměstnanec provádějící úklidové práce stojí na pevné zemi nebo se pohybuje níže než 1,5m nad zemí či volnou hloubkou.</w:t>
            </w:r>
            <w:r w:rsidR="00F34071">
              <w:rPr>
                <w:sz w:val="18"/>
                <w:szCs w:val="18"/>
              </w:rPr>
              <w:t xml:space="preserve"> </w:t>
            </w:r>
          </w:p>
        </w:tc>
      </w:tr>
      <w:tr w:rsidR="003B4D96" w:rsidTr="0B978A4B" w14:paraId="3EE31DE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1" w:type="dxa"/>
            <w:tcMar/>
            <w:vAlign w:val="center"/>
          </w:tcPr>
          <w:p w:rsidRPr="00F11356" w:rsidR="003B4D96" w:rsidP="003B4D96" w:rsidRDefault="003B4D96" w14:paraId="49C7D1F6" w14:textId="3C5FC071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závada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51" w:type="dxa"/>
            <w:tcMar/>
            <w:vAlign w:val="center"/>
          </w:tcPr>
          <w:p w:rsidRPr="00F11356" w:rsidR="003B4D96" w:rsidP="003B4D96" w:rsidRDefault="008C0485" w14:paraId="11CEA02A" w14:textId="39CD7F6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t>K</w:t>
            </w:r>
            <w:r w:rsidR="003B4D96">
              <w:t>ontrolní činností zjištěný nedostatek v prováděné činnosti dle plánu úklidu, kdy není dodržena požadovaná kvalita provedení úklidových prací či frekvence úklidu</w:t>
            </w:r>
            <w:r>
              <w:t>.</w:t>
            </w:r>
            <w:r w:rsidR="003B4D96">
              <w:t xml:space="preserve"> </w:t>
            </w:r>
          </w:p>
        </w:tc>
      </w:tr>
    </w:tbl>
    <w:p w:rsidR="008972F3" w:rsidP="0031784E" w:rsidRDefault="008972F3" w14:paraId="735A6ED6" w14:textId="77777777">
      <w:pPr>
        <w:pStyle w:val="Vraznjtext"/>
      </w:pPr>
    </w:p>
    <w:p w:rsidRPr="00490401" w:rsidR="003709BD" w:rsidP="0031784E" w:rsidRDefault="000A1D17" w14:paraId="13609440" w14:textId="6369E728">
      <w:pPr>
        <w:pStyle w:val="Vraznjtext"/>
        <w:rPr>
          <w:b/>
        </w:rPr>
      </w:pPr>
      <w:r>
        <w:rPr>
          <w:b/>
        </w:rPr>
        <w:t>B</w:t>
      </w:r>
      <w:r w:rsidRPr="00490401" w:rsidR="0031784E">
        <w:rPr>
          <w:b/>
        </w:rPr>
        <w:t>2 KATALOG STANDARDNÍCH ÚKLIDOVÝCH PRACÍ</w:t>
      </w:r>
    </w:p>
    <w:p w:rsidRPr="00E1041D" w:rsidR="0031784E" w:rsidP="00CD1D04" w:rsidRDefault="000A1D17" w14:paraId="7B240954" w14:textId="77EBC352">
      <w:pPr>
        <w:pStyle w:val="Heading4"/>
        <w:spacing w:after="240"/>
        <w:rPr>
          <w:b w:val="0"/>
          <w:sz w:val="24"/>
          <w:szCs w:val="24"/>
        </w:rPr>
      </w:pPr>
      <w:r w:rsidRPr="00E1041D">
        <w:rPr>
          <w:b w:val="0"/>
          <w:sz w:val="24"/>
          <w:szCs w:val="24"/>
        </w:rPr>
        <w:t>B</w:t>
      </w:r>
      <w:r w:rsidRPr="00E1041D" w:rsidR="003709BD">
        <w:rPr>
          <w:b w:val="0"/>
          <w:sz w:val="24"/>
          <w:szCs w:val="24"/>
        </w:rPr>
        <w:t>2.1</w:t>
      </w:r>
      <w:r w:rsidRPr="00E1041D" w:rsidR="00B30D0A">
        <w:rPr>
          <w:b w:val="0"/>
          <w:sz w:val="24"/>
          <w:szCs w:val="24"/>
        </w:rPr>
        <w:t xml:space="preserve"> </w:t>
      </w:r>
      <w:r w:rsidRPr="00E1041D" w:rsidR="003709BD">
        <w:rPr>
          <w:b w:val="0"/>
          <w:sz w:val="24"/>
          <w:szCs w:val="24"/>
        </w:rPr>
        <w:t>–</w:t>
      </w:r>
      <w:r w:rsidRPr="00E1041D" w:rsidR="00B30D0A">
        <w:rPr>
          <w:b w:val="0"/>
          <w:sz w:val="24"/>
          <w:szCs w:val="24"/>
        </w:rPr>
        <w:t xml:space="preserve"> P</w:t>
      </w:r>
      <w:r w:rsidRPr="00E1041D" w:rsidR="009438A9">
        <w:rPr>
          <w:b w:val="0"/>
          <w:sz w:val="24"/>
          <w:szCs w:val="24"/>
        </w:rPr>
        <w:t>ravidelné úklidové práce</w:t>
      </w:r>
    </w:p>
    <w:p w:rsidRPr="00013AFE" w:rsidR="00013AFE" w:rsidP="00013AFE" w:rsidRDefault="00F93E17" w14:paraId="5EC4CD33" w14:textId="76CBA083">
      <w:r>
        <w:t>Standardní</w:t>
      </w:r>
      <w:r w:rsidR="005D58C1">
        <w:t xml:space="preserve"> úklidové práce, které P</w:t>
      </w:r>
      <w:r w:rsidRPr="0076119C" w:rsidR="005D58C1">
        <w:t>rovozovatel bude vykonávat pravidelně, s předem d</w:t>
      </w:r>
      <w:r w:rsidR="005D58C1">
        <w:t>efinovanou</w:t>
      </w:r>
      <w:r w:rsidR="00CD1D04">
        <w:t xml:space="preserve"> časovou skupinou a typem prostor </w:t>
      </w:r>
      <w:r w:rsidR="005D58C1">
        <w:t>dle přílohy č. 5</w:t>
      </w:r>
      <w:r w:rsidR="34621D8D">
        <w:t xml:space="preserve"> </w:t>
      </w:r>
      <w:proofErr w:type="gramStart"/>
      <w:r w:rsidR="34621D8D">
        <w:t>Smlouvy -</w:t>
      </w:r>
      <w:r w:rsidR="005D58C1">
        <w:t xml:space="preserve"> Standardy</w:t>
      </w:r>
      <w:proofErr w:type="gramEnd"/>
      <w:r w:rsidR="005D58C1">
        <w:t xml:space="preserve"> úklidu.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31"/>
        <w:gridCol w:w="4871"/>
      </w:tblGrid>
      <w:tr w:rsidR="003D26D9" w:rsidTr="03727B7C" w14:paraId="4E416BC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bottom w:val="single" w:color="auto" w:sz="2" w:space="0"/>
            </w:tcBorders>
            <w:shd w:val="clear" w:color="auto" w:fill="95C8FF" w:themeFill="accent1" w:themeFillTint="40"/>
            <w:tcMar/>
            <w:vAlign w:val="center"/>
          </w:tcPr>
          <w:p w:rsidRPr="0023091B" w:rsidR="003D26D9" w:rsidP="006E3507" w:rsidRDefault="003D26D9" w14:paraId="3EFBA6EF" w14:textId="77777777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ÚKLIDOVÉ PRÁCE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bottom w:val="single" w:color="auto" w:sz="2" w:space="0"/>
            </w:tcBorders>
            <w:shd w:val="clear" w:color="auto" w:fill="95C8FF" w:themeFill="accent1" w:themeFillTint="40"/>
            <w:tcMar/>
            <w:vAlign w:val="center"/>
          </w:tcPr>
          <w:p w:rsidRPr="0023091B" w:rsidR="003D26D9" w:rsidP="006E3507" w:rsidRDefault="003D26D9" w14:paraId="57400660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DEFINICE</w:t>
            </w:r>
          </w:p>
        </w:tc>
      </w:tr>
      <w:tr w:rsidRPr="00503C0F" w:rsidR="003B4D96" w:rsidTr="03727B7C" w14:paraId="1013CEB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Pr="0023091B" w:rsidR="003B4D96" w:rsidP="003B4D96" w:rsidRDefault="003B4D96" w14:paraId="2DB18D46" w14:textId="1E04A762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čištění eskalátorů, </w:t>
            </w:r>
            <w:proofErr w:type="spellStart"/>
            <w:r w:rsidRPr="00E80D4B">
              <w:rPr>
                <w:rFonts w:cs="Arial"/>
                <w:b/>
                <w:bCs/>
                <w:sz w:val="18"/>
                <w:szCs w:val="18"/>
              </w:rPr>
              <w:t>travelátorů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Pr="00503C0F" w:rsidR="003B4D96" w:rsidP="003B4D96" w:rsidRDefault="008C0485" w14:paraId="0F858389" w14:textId="44A9FF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="003B4D96">
              <w:rPr>
                <w:rFonts w:cs="Arial" w:asciiTheme="majorHAnsi" w:hAnsiTheme="majorHAnsi"/>
                <w:sz w:val="18"/>
                <w:szCs w:val="18"/>
              </w:rPr>
              <w:t>ozumí se</w:t>
            </w:r>
            <w:r w:rsidRPr="00E80D4B" w:rsidR="003B4D96">
              <w:rPr>
                <w:rFonts w:cs="Arial" w:asciiTheme="majorHAnsi" w:hAnsiTheme="majorHAnsi"/>
                <w:sz w:val="18"/>
                <w:szCs w:val="18"/>
              </w:rPr>
              <w:t xml:space="preserve"> suché očištění/mokré omytí všech viditelných částí, a to bočnic, ať již nerezových či prosklených, dále madel, so</w:t>
            </w:r>
            <w:r w:rsidR="003B4D96">
              <w:rPr>
                <w:rFonts w:cs="Arial" w:asciiTheme="majorHAnsi" w:hAnsiTheme="majorHAnsi"/>
                <w:sz w:val="18"/>
                <w:szCs w:val="18"/>
              </w:rPr>
              <w:t>klů. Vždy musí být použity čisti</w:t>
            </w:r>
            <w:r w:rsidRPr="00E80D4B" w:rsidR="003B4D96">
              <w:rPr>
                <w:rFonts w:cs="Arial" w:asciiTheme="majorHAnsi" w:hAnsiTheme="majorHAnsi"/>
                <w:sz w:val="18"/>
                <w:szCs w:val="18"/>
              </w:rPr>
              <w:t>cí prostředky odpovídající danému materiálu. Madla budou 1x týdně dezinfikována. Pojízdné stupně a nástupní/výstupní plochy budou čištěny odbornou technikou určenou pro tato zařízení, vždy poučenou osobou poskytovatele tak, aby nedošlo k poškození zař</w:t>
            </w:r>
            <w:r w:rsidR="003B4D96">
              <w:rPr>
                <w:rFonts w:cs="Arial" w:asciiTheme="majorHAnsi" w:hAnsiTheme="majorHAnsi"/>
                <w:sz w:val="18"/>
                <w:szCs w:val="18"/>
              </w:rPr>
              <w:t>ízení, např. zatečením</w:t>
            </w:r>
            <w:r>
              <w:rPr>
                <w:rFonts w:cs="Arial" w:asciiTheme="majorHAnsi" w:hAnsiTheme="majorHAnsi"/>
                <w:sz w:val="18"/>
                <w:szCs w:val="18"/>
              </w:rPr>
              <w:t>.</w:t>
            </w:r>
          </w:p>
        </w:tc>
      </w:tr>
      <w:tr w:rsidRPr="00503C0F" w:rsidR="003B4D96" w:rsidTr="03727B7C" w14:paraId="08A34B4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Pr="0023091B" w:rsidR="003B4D96" w:rsidP="003B4D96" w:rsidRDefault="003B4D96" w14:paraId="195B2DDB" w14:textId="4AE28939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E80D4B">
              <w:rPr>
                <w:rFonts w:cs="Arial"/>
                <w:b/>
                <w:bCs/>
                <w:sz w:val="18"/>
                <w:szCs w:val="18"/>
              </w:rPr>
              <w:t xml:space="preserve">čištění nerezových prvků na </w:t>
            </w:r>
            <w:r>
              <w:rPr>
                <w:rFonts w:cs="Arial"/>
                <w:b/>
                <w:bCs/>
                <w:sz w:val="18"/>
                <w:szCs w:val="18"/>
              </w:rPr>
              <w:t>nástupištích</w:t>
            </w:r>
            <w:r w:rsidR="00C700ED">
              <w:rPr>
                <w:rFonts w:cs="Arial"/>
                <w:b/>
                <w:bCs/>
                <w:sz w:val="18"/>
                <w:szCs w:val="18"/>
              </w:rPr>
              <w:t xml:space="preserve"> a </w:t>
            </w:r>
            <w:r>
              <w:rPr>
                <w:rFonts w:cs="Arial"/>
                <w:b/>
                <w:bCs/>
                <w:sz w:val="18"/>
                <w:szCs w:val="18"/>
              </w:rPr>
              <w:t>výstupech</w:t>
            </w:r>
            <w:r w:rsidRPr="00E80D4B">
              <w:rPr>
                <w:rFonts w:cs="Arial"/>
                <w:b/>
                <w:bCs/>
                <w:sz w:val="18"/>
                <w:szCs w:val="18"/>
              </w:rPr>
              <w:t xml:space="preserve"> z</w:t>
            </w:r>
            <w:r w:rsidR="004C5B47">
              <w:rPr>
                <w:rFonts w:cs="Arial"/>
                <w:b/>
                <w:bCs/>
                <w:sz w:val="18"/>
                <w:szCs w:val="18"/>
              </w:rPr>
              <w:t> </w:t>
            </w:r>
            <w:r w:rsidRPr="00E80D4B">
              <w:rPr>
                <w:rFonts w:cs="Arial"/>
                <w:b/>
                <w:bCs/>
                <w:sz w:val="18"/>
                <w:szCs w:val="18"/>
              </w:rPr>
              <w:t>podchodů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Pr="00503C0F" w:rsidR="003B4D96" w:rsidP="003B4D96" w:rsidRDefault="008C0485" w14:paraId="59FAE154" w14:textId="634FBA7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="003B4D96">
              <w:rPr>
                <w:rFonts w:cs="Arial" w:asciiTheme="majorHAnsi" w:hAnsiTheme="majorHAnsi"/>
                <w:sz w:val="18"/>
                <w:szCs w:val="18"/>
              </w:rPr>
              <w:t>ozumí se očištění od hrubých nečistot, prachu, žvýkaček apod., dále omytí a vyleštění za použití čisticích prostředků odpovídajících danému materiálu</w:t>
            </w:r>
            <w:r>
              <w:rPr>
                <w:rFonts w:cs="Arial" w:asciiTheme="majorHAnsi" w:hAnsiTheme="majorHAnsi"/>
                <w:sz w:val="18"/>
                <w:szCs w:val="18"/>
              </w:rPr>
              <w:t>.</w:t>
            </w:r>
          </w:p>
        </w:tc>
      </w:tr>
      <w:tr w:rsidRPr="00503C0F" w:rsidR="00C700ED" w:rsidTr="03727B7C" w14:paraId="1B490AC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Pr="00E80D4B" w:rsidR="00C700ED" w:rsidP="003B4D96" w:rsidRDefault="1AD25BC9" w14:paraId="46FD38D6" w14:textId="114EFFEE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744C95F5">
              <w:rPr>
                <w:rFonts w:cs="Arial"/>
                <w:b/>
                <w:bCs/>
                <w:sz w:val="18"/>
                <w:szCs w:val="18"/>
              </w:rPr>
              <w:t>čištění nerezových prvků v hygienických zařízeních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="00C700ED" w:rsidP="744C95F5" w:rsidRDefault="1AD25BC9" w14:paraId="7B7A3B7C" w14:textId="3260894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 w:rsidRPr="744C95F5">
              <w:rPr>
                <w:rFonts w:cs="Arial" w:asciiTheme="majorHAnsi" w:hAnsiTheme="majorHAnsi"/>
                <w:sz w:val="18"/>
                <w:szCs w:val="18"/>
              </w:rPr>
              <w:t>Rozumí se očištění od hrubých nečistot, prachu, žvýkaček apod., dále omytí a vyleštění za použití čisticích prostředků odpovídajících danému materiálu.</w:t>
            </w:r>
            <w:r w:rsidRPr="744C95F5" w:rsidR="43ED225F">
              <w:rPr>
                <w:rFonts w:cs="Arial" w:asciiTheme="majorHAnsi" w:hAnsiTheme="majorHAnsi"/>
                <w:sz w:val="18"/>
                <w:szCs w:val="18"/>
              </w:rPr>
              <w:t xml:space="preserve"> Týká se jak hygienických prostor VPP</w:t>
            </w:r>
            <w:r w:rsidRPr="744C95F5" w:rsidR="74B65616">
              <w:rPr>
                <w:rFonts w:cs="Arial" w:asciiTheme="majorHAnsi" w:hAnsiTheme="majorHAnsi"/>
                <w:sz w:val="18"/>
                <w:szCs w:val="18"/>
              </w:rPr>
              <w:t>,</w:t>
            </w:r>
            <w:r w:rsidRPr="744C95F5" w:rsidR="43ED225F">
              <w:rPr>
                <w:rFonts w:cs="Arial" w:asciiTheme="majorHAnsi" w:hAnsiTheme="majorHAnsi"/>
                <w:sz w:val="18"/>
                <w:szCs w:val="18"/>
              </w:rPr>
              <w:t xml:space="preserve"> tak administrativních.</w:t>
            </w:r>
          </w:p>
        </w:tc>
      </w:tr>
      <w:tr w:rsidRPr="00503C0F" w:rsidR="005049AA" w:rsidTr="03727B7C" w14:paraId="667561A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Pr="00E80D4B" w:rsidR="005049AA" w:rsidP="003B4D96" w:rsidRDefault="3291CD57" w14:paraId="06F6AD56" w14:textId="22D5E7F6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744C95F5">
              <w:rPr>
                <w:rFonts w:cs="Arial"/>
                <w:b/>
                <w:bCs/>
                <w:sz w:val="18"/>
                <w:szCs w:val="18"/>
              </w:rPr>
              <w:t xml:space="preserve">čištění obrazovek </w:t>
            </w:r>
            <w:r w:rsidRPr="744C95F5" w:rsidR="72E2EDDA">
              <w:rPr>
                <w:rFonts w:cs="Arial"/>
                <w:b/>
                <w:bCs/>
                <w:sz w:val="18"/>
                <w:szCs w:val="18"/>
              </w:rPr>
              <w:t>el.</w:t>
            </w:r>
            <w:r w:rsidRPr="744C95F5">
              <w:rPr>
                <w:rFonts w:cs="Arial"/>
                <w:b/>
                <w:bCs/>
                <w:sz w:val="18"/>
                <w:szCs w:val="18"/>
              </w:rPr>
              <w:t xml:space="preserve"> panelů</w:t>
            </w:r>
            <w:r w:rsidRPr="744C95F5" w:rsidR="082B6BD5">
              <w:rPr>
                <w:rFonts w:cs="Arial"/>
                <w:b/>
                <w:bCs/>
                <w:sz w:val="18"/>
                <w:szCs w:val="18"/>
              </w:rPr>
              <w:t xml:space="preserve"> “</w:t>
            </w:r>
            <w:proofErr w:type="spellStart"/>
            <w:r w:rsidRPr="744C95F5" w:rsidR="082B6BD5">
              <w:rPr>
                <w:rFonts w:cs="Arial"/>
                <w:b/>
                <w:bCs/>
                <w:sz w:val="18"/>
                <w:szCs w:val="18"/>
              </w:rPr>
              <w:t>eVývěska</w:t>
            </w:r>
            <w:proofErr w:type="spellEnd"/>
            <w:r w:rsidRPr="744C95F5" w:rsidR="082B6BD5">
              <w:rPr>
                <w:rFonts w:cs="Arial"/>
                <w:b/>
                <w:bCs/>
                <w:sz w:val="18"/>
                <w:szCs w:val="18"/>
              </w:rPr>
              <w:t>”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="005049AA" w:rsidP="108F6639" w:rsidRDefault="3291CD57" w14:paraId="406464A2" w14:textId="61EC8F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 w:rsidRPr="744C95F5">
              <w:rPr>
                <w:rFonts w:cs="Arial" w:asciiTheme="majorHAnsi" w:hAnsiTheme="majorHAnsi"/>
                <w:sz w:val="18"/>
                <w:szCs w:val="18"/>
              </w:rPr>
              <w:t>Rozumí se dodržování pokynů</w:t>
            </w:r>
            <w:r w:rsidRPr="744C95F5" w:rsidR="78B5BE5C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  <w:r w:rsidRPr="744C95F5">
              <w:rPr>
                <w:rFonts w:cs="Arial" w:asciiTheme="majorHAnsi" w:hAnsiTheme="majorHAnsi"/>
                <w:sz w:val="18"/>
                <w:szCs w:val="18"/>
              </w:rPr>
              <w:t>výrobc</w:t>
            </w:r>
            <w:r w:rsidRPr="744C95F5" w:rsidR="543D19DE">
              <w:rPr>
                <w:rFonts w:cs="Arial" w:asciiTheme="majorHAnsi" w:hAnsiTheme="majorHAnsi"/>
                <w:sz w:val="18"/>
                <w:szCs w:val="18"/>
              </w:rPr>
              <w:t>e</w:t>
            </w:r>
            <w:r w:rsidRPr="744C95F5">
              <w:rPr>
                <w:rFonts w:cs="Arial" w:asciiTheme="majorHAnsi" w:hAnsiTheme="majorHAnsi"/>
                <w:sz w:val="18"/>
                <w:szCs w:val="18"/>
              </w:rPr>
              <w:t xml:space="preserve"> panelů. K čištění obrazovky použijte měkký, čistý a hladký hadřík. Čistící prostředek nastříkejte na hadřík a vyčistěte obrazovku. Nikdy nestříkejte čistící prostředky přímo na obrazovku.</w:t>
            </w:r>
            <w:r w:rsidRPr="744C95F5" w:rsidR="136F1AF7">
              <w:rPr>
                <w:rFonts w:cs="Arial" w:asciiTheme="majorHAnsi" w:hAnsiTheme="majorHAnsi"/>
                <w:sz w:val="18"/>
                <w:szCs w:val="18"/>
              </w:rPr>
              <w:t xml:space="preserve"> Tato položka se </w:t>
            </w:r>
            <w:r w:rsidRPr="744C95F5" w:rsidR="132B839E">
              <w:rPr>
                <w:rFonts w:cs="Arial" w:asciiTheme="majorHAnsi" w:hAnsiTheme="majorHAnsi"/>
                <w:sz w:val="18"/>
                <w:szCs w:val="18"/>
              </w:rPr>
              <w:t>vztahuje</w:t>
            </w:r>
            <w:r w:rsidRPr="744C95F5" w:rsidR="136F1AF7">
              <w:rPr>
                <w:rFonts w:cs="Arial" w:asciiTheme="majorHAnsi" w:hAnsiTheme="majorHAnsi"/>
                <w:sz w:val="18"/>
                <w:szCs w:val="18"/>
              </w:rPr>
              <w:t xml:space="preserve"> pouze</w:t>
            </w:r>
            <w:r w:rsidRPr="744C95F5" w:rsidR="54C08186">
              <w:rPr>
                <w:rFonts w:cs="Arial" w:asciiTheme="majorHAnsi" w:hAnsiTheme="majorHAnsi"/>
                <w:sz w:val="18"/>
                <w:szCs w:val="18"/>
              </w:rPr>
              <w:t xml:space="preserve"> ke</w:t>
            </w:r>
            <w:r w:rsidRPr="744C95F5" w:rsidR="136F1AF7">
              <w:rPr>
                <w:rFonts w:cs="Arial" w:asciiTheme="majorHAnsi" w:hAnsiTheme="majorHAnsi"/>
                <w:sz w:val="18"/>
                <w:szCs w:val="18"/>
              </w:rPr>
              <w:t xml:space="preserve"> konkrétní</w:t>
            </w:r>
            <w:r w:rsidRPr="744C95F5" w:rsidR="14DD2E88">
              <w:rPr>
                <w:rFonts w:cs="Arial" w:asciiTheme="majorHAnsi" w:hAnsiTheme="majorHAnsi"/>
                <w:sz w:val="18"/>
                <w:szCs w:val="18"/>
              </w:rPr>
              <w:t>m</w:t>
            </w:r>
            <w:r w:rsidRPr="744C95F5" w:rsidR="136F1AF7">
              <w:rPr>
                <w:rFonts w:cs="Arial" w:asciiTheme="majorHAnsi" w:hAnsiTheme="majorHAnsi"/>
                <w:sz w:val="18"/>
                <w:szCs w:val="18"/>
              </w:rPr>
              <w:t xml:space="preserve"> elektronický</w:t>
            </w:r>
            <w:r w:rsidRPr="744C95F5" w:rsidR="68E86F55">
              <w:rPr>
                <w:rFonts w:cs="Arial" w:asciiTheme="majorHAnsi" w:hAnsiTheme="majorHAnsi"/>
                <w:sz w:val="18"/>
                <w:szCs w:val="18"/>
              </w:rPr>
              <w:t>m</w:t>
            </w:r>
            <w:r w:rsidRPr="744C95F5" w:rsidR="136F1AF7">
              <w:rPr>
                <w:rFonts w:cs="Arial" w:asciiTheme="majorHAnsi" w:hAnsiTheme="majorHAnsi"/>
                <w:sz w:val="18"/>
                <w:szCs w:val="18"/>
              </w:rPr>
              <w:t xml:space="preserve"> panelů</w:t>
            </w:r>
            <w:r w:rsidRPr="744C95F5" w:rsidR="379A353D">
              <w:rPr>
                <w:rFonts w:cs="Arial" w:asciiTheme="majorHAnsi" w:hAnsiTheme="majorHAnsi"/>
                <w:sz w:val="18"/>
                <w:szCs w:val="18"/>
              </w:rPr>
              <w:t>m</w:t>
            </w:r>
            <w:r w:rsidRPr="744C95F5" w:rsidR="136F1AF7">
              <w:rPr>
                <w:rFonts w:cs="Arial" w:asciiTheme="majorHAnsi" w:hAnsiTheme="majorHAnsi"/>
                <w:sz w:val="18"/>
                <w:szCs w:val="18"/>
              </w:rPr>
              <w:t>.</w:t>
            </w:r>
          </w:p>
        </w:tc>
      </w:tr>
      <w:tr w:rsidRPr="00503C0F" w:rsidR="000359E8" w:rsidTr="03727B7C" w14:paraId="0B5B56F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Pr="0023091B" w:rsidR="000359E8" w:rsidP="000359E8" w:rsidRDefault="000359E8" w14:paraId="2D1D94F6" w14:textId="4ED2A510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4E2E24">
              <w:rPr>
                <w:rFonts w:cs="Arial"/>
                <w:b/>
                <w:bCs/>
                <w:sz w:val="18"/>
                <w:szCs w:val="18"/>
              </w:rPr>
              <w:t>čištění rohoží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Pr="00503C0F" w:rsidR="000359E8" w:rsidP="000359E8" w:rsidRDefault="310B7A96" w14:paraId="62E87848" w14:textId="29B722B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pl-PL"/>
              </w:rPr>
            </w:pPr>
            <w:r w:rsidRPr="177EE432">
              <w:rPr>
                <w:rFonts w:cs="Arial" w:asciiTheme="majorHAnsi" w:hAnsiTheme="majorHAnsi"/>
                <w:sz w:val="18"/>
                <w:szCs w:val="18"/>
              </w:rPr>
              <w:t>Rozumí se z</w:t>
            </w:r>
            <w:r w:rsidRPr="177EE432" w:rsidR="7E2A050C">
              <w:rPr>
                <w:rFonts w:cs="Arial" w:asciiTheme="majorHAnsi" w:hAnsiTheme="majorHAnsi"/>
                <w:sz w:val="18"/>
                <w:szCs w:val="18"/>
              </w:rPr>
              <w:t xml:space="preserve">vednutí rohože (všechny typy, které lze bez speciálního náčiní </w:t>
            </w:r>
            <w:r w:rsidRPr="177EE432" w:rsidR="3DA00F9D">
              <w:rPr>
                <w:rFonts w:cs="Arial" w:asciiTheme="majorHAnsi" w:hAnsiTheme="majorHAnsi"/>
                <w:sz w:val="18"/>
                <w:szCs w:val="18"/>
              </w:rPr>
              <w:t>zvednout – i</w:t>
            </w:r>
            <w:r w:rsidRPr="177EE432" w:rsidR="7E2A050C">
              <w:rPr>
                <w:rFonts w:cs="Arial" w:asciiTheme="majorHAnsi" w:hAnsiTheme="majorHAnsi"/>
                <w:sz w:val="18"/>
                <w:szCs w:val="18"/>
              </w:rPr>
              <w:t xml:space="preserve"> zapuštěných do podlahy), vymetení nečistot, odstranění nečistot </w:t>
            </w:r>
            <w:r w:rsidRPr="177EE432" w:rsidR="43407012">
              <w:rPr>
                <w:rFonts w:cs="Arial" w:asciiTheme="majorHAnsi" w:hAnsiTheme="majorHAnsi"/>
                <w:sz w:val="18"/>
                <w:szCs w:val="18"/>
              </w:rPr>
              <w:t>v rohoži</w:t>
            </w:r>
            <w:r w:rsidRPr="177EE432" w:rsidR="182BACC9">
              <w:rPr>
                <w:rFonts w:cs="Arial" w:asciiTheme="majorHAnsi" w:hAnsiTheme="majorHAnsi"/>
                <w:sz w:val="18"/>
                <w:szCs w:val="18"/>
              </w:rPr>
              <w:t>.</w:t>
            </w:r>
          </w:p>
        </w:tc>
      </w:tr>
      <w:tr w:rsidRPr="00503C0F" w:rsidR="000359E8" w:rsidTr="03727B7C" w14:paraId="3B5EE2F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="000359E8" w:rsidP="000359E8" w:rsidRDefault="000359E8" w14:paraId="72823C72" w14:textId="7F734852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čištění </w:t>
            </w:r>
            <w:r w:rsidRPr="004E2E24">
              <w:rPr>
                <w:rFonts w:cs="Arial"/>
                <w:b/>
                <w:bCs/>
                <w:sz w:val="18"/>
                <w:szCs w:val="18"/>
              </w:rPr>
              <w:t>stanoviště odpadových nádob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Pr="00BB5CDD" w:rsidR="000359E8" w:rsidP="000359E8" w:rsidRDefault="0062776A" w14:paraId="0955CB24" w14:textId="379246E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Pr="00BB5CDD" w:rsidR="000359E8">
              <w:rPr>
                <w:rFonts w:cs="Arial" w:asciiTheme="majorHAnsi" w:hAnsiTheme="majorHAnsi"/>
                <w:sz w:val="18"/>
                <w:szCs w:val="18"/>
              </w:rPr>
              <w:t>ozumí se udržení čistoty stanovišť odpadových nádob umístěných ve stanici tak, aby nedocházelo ke vzniku černé skládky a nastěhování a množení</w:t>
            </w:r>
            <w:r w:rsidR="000359E8">
              <w:rPr>
                <w:rFonts w:cs="Arial" w:asciiTheme="majorHAnsi" w:hAnsiTheme="majorHAnsi"/>
                <w:sz w:val="18"/>
                <w:szCs w:val="18"/>
              </w:rPr>
              <w:t xml:space="preserve"> hlodavců v prostoru stanoviště</w:t>
            </w:r>
            <w:r>
              <w:rPr>
                <w:rFonts w:cs="Arial" w:asciiTheme="majorHAnsi" w:hAnsiTheme="majorHAnsi"/>
                <w:sz w:val="18"/>
                <w:szCs w:val="18"/>
              </w:rPr>
              <w:t>.</w:t>
            </w:r>
          </w:p>
        </w:tc>
      </w:tr>
      <w:tr w:rsidRPr="00503C0F" w:rsidR="000359E8" w:rsidTr="03727B7C" w14:paraId="28A2F2F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Pr="0023091B" w:rsidR="000359E8" w:rsidP="000359E8" w:rsidRDefault="000359E8" w14:paraId="12EF916C" w14:textId="4049E345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dez</w:t>
            </w:r>
            <w:r w:rsidRPr="0023091B">
              <w:rPr>
                <w:rFonts w:cs="Arial"/>
                <w:b/>
                <w:bCs/>
                <w:sz w:val="18"/>
                <w:szCs w:val="18"/>
              </w:rPr>
              <w:t xml:space="preserve">infekce </w:t>
            </w:r>
            <w:r>
              <w:rPr>
                <w:rFonts w:cs="Arial"/>
                <w:b/>
                <w:bCs/>
                <w:sz w:val="18"/>
                <w:szCs w:val="18"/>
              </w:rPr>
              <w:t>podlahových ploch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Pr="00503C0F" w:rsidR="000359E8" w:rsidP="000359E8" w:rsidRDefault="0062776A" w14:paraId="0BAA8AFE" w14:textId="190BAAF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Pr="00BB5CDD">
              <w:rPr>
                <w:rFonts w:cs="Arial" w:asciiTheme="majorHAnsi" w:hAnsiTheme="majorHAnsi"/>
                <w:sz w:val="18"/>
                <w:szCs w:val="18"/>
              </w:rPr>
              <w:t xml:space="preserve">ozumí </w:t>
            </w:r>
            <w:r w:rsidRPr="00BB5CDD" w:rsidR="000359E8">
              <w:rPr>
                <w:rFonts w:cs="Arial" w:asciiTheme="majorHAnsi" w:hAnsiTheme="majorHAnsi"/>
                <w:sz w:val="18"/>
                <w:szCs w:val="18"/>
              </w:rPr>
              <w:t xml:space="preserve">se setření/vytření veškerých </w:t>
            </w:r>
            <w:r w:rsidR="000359E8">
              <w:rPr>
                <w:rFonts w:cs="Arial" w:asciiTheme="majorHAnsi" w:hAnsiTheme="majorHAnsi"/>
                <w:sz w:val="18"/>
                <w:szCs w:val="18"/>
              </w:rPr>
              <w:t>podlahových ploch dez</w:t>
            </w:r>
            <w:r w:rsidRPr="00BB5CDD" w:rsidR="000359E8">
              <w:rPr>
                <w:rFonts w:cs="Arial" w:asciiTheme="majorHAnsi" w:hAnsiTheme="majorHAnsi"/>
                <w:sz w:val="18"/>
                <w:szCs w:val="18"/>
              </w:rPr>
              <w:t xml:space="preserve">infekčním roztokem tak, aby povrch byl zbaven </w:t>
            </w:r>
            <w:r w:rsidR="000359E8">
              <w:rPr>
                <w:rFonts w:cs="Arial" w:asciiTheme="majorHAnsi" w:hAnsiTheme="majorHAnsi"/>
                <w:sz w:val="18"/>
                <w:szCs w:val="18"/>
              </w:rPr>
              <w:t xml:space="preserve">bakterií. </w:t>
            </w:r>
            <w:r w:rsidR="000359E8">
              <w:rPr>
                <w:rFonts w:cs="Arial"/>
                <w:sz w:val="18"/>
                <w:szCs w:val="18"/>
              </w:rPr>
              <w:t>Pokud zůstává povrch vlhký, je vhodné označit upozorněním pro cestující „Pozor mokrá podlaha“.</w:t>
            </w:r>
          </w:p>
        </w:tc>
      </w:tr>
      <w:tr w:rsidRPr="00503C0F" w:rsidR="000359E8" w:rsidTr="03727B7C" w14:paraId="37A230F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Pr="0023091B" w:rsidR="000359E8" w:rsidP="000359E8" w:rsidRDefault="000359E8" w14:paraId="5C5CEF13" w14:textId="70D9A76D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dezinfekce povrchů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Pr="00503C0F" w:rsidR="000359E8" w:rsidP="000359E8" w:rsidRDefault="0062776A" w14:paraId="744C8BF5" w14:textId="6770C75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="000359E8">
              <w:rPr>
                <w:rFonts w:cs="Arial" w:asciiTheme="majorHAnsi" w:hAnsiTheme="majorHAnsi"/>
                <w:sz w:val="18"/>
                <w:szCs w:val="18"/>
              </w:rPr>
              <w:t xml:space="preserve">ozumí se setření veškerých </w:t>
            </w:r>
            <w:r w:rsidRPr="00BB5CDD" w:rsidR="000359E8">
              <w:rPr>
                <w:rFonts w:cs="Arial" w:asciiTheme="majorHAnsi" w:hAnsiTheme="majorHAnsi"/>
                <w:sz w:val="18"/>
                <w:szCs w:val="18"/>
              </w:rPr>
              <w:t xml:space="preserve">povrchů </w:t>
            </w:r>
            <w:r w:rsidR="000359E8">
              <w:rPr>
                <w:rFonts w:cs="Arial" w:asciiTheme="majorHAnsi" w:hAnsiTheme="majorHAnsi"/>
                <w:sz w:val="18"/>
                <w:szCs w:val="18"/>
              </w:rPr>
              <w:t>dez</w:t>
            </w:r>
            <w:r w:rsidRPr="00BB5CDD" w:rsidR="000359E8">
              <w:rPr>
                <w:rFonts w:cs="Arial" w:asciiTheme="majorHAnsi" w:hAnsiTheme="majorHAnsi"/>
                <w:sz w:val="18"/>
                <w:szCs w:val="18"/>
              </w:rPr>
              <w:t xml:space="preserve">infekčním roztokem tak, aby povrch byl zbaven </w:t>
            </w:r>
            <w:r w:rsidR="000359E8">
              <w:rPr>
                <w:rFonts w:cs="Arial" w:asciiTheme="majorHAnsi" w:hAnsiTheme="majorHAnsi"/>
                <w:sz w:val="18"/>
                <w:szCs w:val="18"/>
              </w:rPr>
              <w:t xml:space="preserve">bakterií </w:t>
            </w:r>
            <w:r w:rsidRPr="00B61B53" w:rsidR="000359E8">
              <w:rPr>
                <w:rFonts w:cs="Arial" w:asciiTheme="majorHAnsi" w:hAnsiTheme="majorHAnsi"/>
                <w:sz w:val="18"/>
                <w:szCs w:val="18"/>
              </w:rPr>
              <w:t>(</w:t>
            </w:r>
            <w:r w:rsidR="000359E8">
              <w:rPr>
                <w:rFonts w:cs="Arial" w:asciiTheme="majorHAnsi" w:hAnsiTheme="majorHAnsi"/>
                <w:sz w:val="18"/>
                <w:szCs w:val="18"/>
              </w:rPr>
              <w:t xml:space="preserve">omyvatelné stěny bez výškových prací včetně stěn výtahů, </w:t>
            </w:r>
            <w:r w:rsidRPr="00B61B53" w:rsidR="000359E8">
              <w:rPr>
                <w:rFonts w:cs="Arial" w:asciiTheme="majorHAnsi" w:hAnsiTheme="majorHAnsi"/>
                <w:sz w:val="18"/>
                <w:szCs w:val="18"/>
              </w:rPr>
              <w:t>sprchové kouty, vany, umyvadla, baterie</w:t>
            </w:r>
            <w:r w:rsidR="000359E8">
              <w:rPr>
                <w:rFonts w:cs="Arial" w:asciiTheme="majorHAnsi" w:hAnsiTheme="majorHAnsi"/>
                <w:sz w:val="18"/>
                <w:szCs w:val="18"/>
              </w:rPr>
              <w:t>, WC prkénka, telefonní sluchátka, madla, kliky, úchyty</w:t>
            </w:r>
            <w:r w:rsidRPr="00B61B53" w:rsidR="000359E8">
              <w:rPr>
                <w:rFonts w:cs="Arial" w:asciiTheme="majorHAnsi" w:hAnsiTheme="majorHAnsi"/>
                <w:sz w:val="18"/>
                <w:szCs w:val="18"/>
              </w:rPr>
              <w:t xml:space="preserve"> apod.)</w:t>
            </w:r>
            <w:r>
              <w:rPr>
                <w:rFonts w:cs="Arial" w:asciiTheme="majorHAnsi" w:hAnsiTheme="majorHAnsi"/>
                <w:sz w:val="18"/>
                <w:szCs w:val="18"/>
              </w:rPr>
              <w:t>.</w:t>
            </w:r>
          </w:p>
        </w:tc>
      </w:tr>
      <w:tr w:rsidRPr="00503C0F" w:rsidR="000359E8" w:rsidTr="03727B7C" w14:paraId="4CF7ADA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Pr="0023091B" w:rsidR="000359E8" w:rsidP="000359E8" w:rsidRDefault="000359E8" w14:paraId="35CA6FDD" w14:textId="09753BC8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3091B">
              <w:rPr>
                <w:rFonts w:cs="Arial"/>
                <w:b/>
                <w:bCs/>
                <w:sz w:val="18"/>
                <w:szCs w:val="18"/>
              </w:rPr>
              <w:t xml:space="preserve">doplňování prostředků </w:t>
            </w:r>
            <w:r w:rsidR="00CD018B">
              <w:rPr>
                <w:rFonts w:cs="Arial"/>
                <w:b/>
                <w:bCs/>
                <w:sz w:val="18"/>
                <w:szCs w:val="18"/>
              </w:rPr>
              <w:t>osobní</w:t>
            </w:r>
            <w:r w:rsidRPr="0023091B" w:rsidR="00CD018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Pr="0023091B">
              <w:rPr>
                <w:rFonts w:cs="Arial"/>
                <w:b/>
                <w:bCs/>
                <w:sz w:val="18"/>
                <w:szCs w:val="18"/>
              </w:rPr>
              <w:t>hygieny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Pr="00503C0F" w:rsidR="000359E8" w:rsidP="000359E8" w:rsidRDefault="072811AD" w14:paraId="32324116" w14:textId="0B0DD6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pl-PL"/>
              </w:rPr>
            </w:pPr>
            <w:r w:rsidRPr="3A86EDC7"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Pr="3A86EDC7" w:rsidR="5D5F2E38">
              <w:rPr>
                <w:rFonts w:cs="Arial" w:asciiTheme="majorHAnsi" w:hAnsiTheme="majorHAnsi"/>
                <w:sz w:val="18"/>
                <w:szCs w:val="18"/>
              </w:rPr>
              <w:t>ozumí se pouze vlastní činnost při průběžném doplňování náplní do zásobníků a dávkovačů toaletních papírů, papírových ručníků, toaletních mýdel, dezinfekčních gelů, osvěžovačů, sáčků na dámské vložky apod. Veškeré náplně zajišťuje Poskytovatel. Požadavky jsou splněny, když je vždy k dispozici více jak 50 % objemu zásobníku každého z</w:t>
            </w:r>
            <w:r w:rsidRPr="3A86EDC7">
              <w:rPr>
                <w:rFonts w:cs="Arial" w:asciiTheme="majorHAnsi" w:hAnsiTheme="majorHAnsi"/>
                <w:sz w:val="18"/>
                <w:szCs w:val="18"/>
              </w:rPr>
              <w:t> </w:t>
            </w:r>
            <w:r w:rsidRPr="3A86EDC7" w:rsidR="5D5F2E38">
              <w:rPr>
                <w:rFonts w:cs="Arial" w:asciiTheme="majorHAnsi" w:hAnsiTheme="majorHAnsi"/>
                <w:sz w:val="18"/>
                <w:szCs w:val="18"/>
              </w:rPr>
              <w:t>prostředků</w:t>
            </w:r>
            <w:r w:rsidRPr="3A86EDC7">
              <w:rPr>
                <w:rFonts w:cs="Arial" w:asciiTheme="majorHAnsi" w:hAnsiTheme="majorHAnsi"/>
                <w:sz w:val="18"/>
                <w:szCs w:val="18"/>
              </w:rPr>
              <w:t>.</w:t>
            </w:r>
            <w:r w:rsidRPr="3A86EDC7" w:rsidR="5D5F2E38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</w:p>
        </w:tc>
      </w:tr>
      <w:tr w:rsidRPr="00503C0F" w:rsidR="000359E8" w:rsidTr="03727B7C" w14:paraId="1381883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Pr="0023091B" w:rsidR="000359E8" w:rsidP="000359E8" w:rsidRDefault="000359E8" w14:paraId="27589A18" w14:textId="71E557A5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3091B">
              <w:rPr>
                <w:rFonts w:cs="Arial"/>
                <w:b/>
                <w:bCs/>
                <w:sz w:val="18"/>
                <w:szCs w:val="18"/>
              </w:rPr>
              <w:t>konzervace ploch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Pr="00503C0F" w:rsidR="000359E8" w:rsidP="000359E8" w:rsidRDefault="0062776A" w14:paraId="0D1C58A6" w14:textId="4F81DE2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Pr="00BB5CDD" w:rsidR="000359E8">
              <w:rPr>
                <w:rFonts w:cs="Arial" w:asciiTheme="majorHAnsi" w:hAnsiTheme="majorHAnsi"/>
                <w:sz w:val="18"/>
                <w:szCs w:val="18"/>
              </w:rPr>
              <w:t xml:space="preserve">ozumí se napuštění dřevěného nábytku </w:t>
            </w:r>
            <w:r w:rsidR="000359E8">
              <w:rPr>
                <w:rFonts w:cs="Arial" w:asciiTheme="majorHAnsi" w:hAnsiTheme="majorHAnsi"/>
                <w:sz w:val="18"/>
                <w:szCs w:val="18"/>
              </w:rPr>
              <w:t>konzervační látkou</w:t>
            </w:r>
            <w:r w:rsidRPr="00BB5CDD" w:rsidR="000359E8">
              <w:rPr>
                <w:rFonts w:cs="Arial" w:asciiTheme="majorHAnsi" w:hAnsiTheme="majorHAnsi"/>
                <w:sz w:val="18"/>
                <w:szCs w:val="18"/>
              </w:rPr>
              <w:t xml:space="preserve"> po celkovém omytí těchto ploch a zbavení je nečistot</w:t>
            </w:r>
            <w:r>
              <w:rPr>
                <w:rFonts w:cs="Arial" w:asciiTheme="majorHAnsi" w:hAnsiTheme="majorHAnsi"/>
                <w:sz w:val="18"/>
                <w:szCs w:val="18"/>
              </w:rPr>
              <w:t>.</w:t>
            </w:r>
          </w:p>
        </w:tc>
      </w:tr>
      <w:tr w:rsidRPr="00503C0F" w:rsidR="000359E8" w:rsidTr="03727B7C" w14:paraId="50313BE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Pr="0023091B" w:rsidR="000359E8" w:rsidP="000359E8" w:rsidRDefault="000359E8" w14:paraId="6399AB37" w14:textId="30F24449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leštění, vyleštění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Pr="00503C0F" w:rsidR="000359E8" w:rsidP="000359E8" w:rsidRDefault="0062776A" w14:paraId="194A3DCA" w14:textId="1CF0328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</w:rPr>
              <w:t>R</w:t>
            </w:r>
            <w:r w:rsidR="000359E8">
              <w:rPr>
                <w:rFonts w:cs="Arial"/>
                <w:sz w:val="18"/>
                <w:szCs w:val="18"/>
              </w:rPr>
              <w:t>ozumí se odstranění šmouh či přebytku konzervační látky, a to suchým způsobem za účelem dosažení lesku, např. dřevěný nábytek</w:t>
            </w:r>
          </w:p>
        </w:tc>
      </w:tr>
      <w:tr w:rsidRPr="00503C0F" w:rsidR="000359E8" w:rsidTr="03727B7C" w14:paraId="00E9827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Pr="0023091B" w:rsidR="000359E8" w:rsidP="000359E8" w:rsidRDefault="000359E8" w14:paraId="7CE9157E" w14:textId="3E1BE988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3091B">
              <w:rPr>
                <w:rFonts w:cs="Arial"/>
                <w:b/>
                <w:bCs/>
                <w:sz w:val="18"/>
                <w:szCs w:val="18"/>
              </w:rPr>
              <w:t>lokální úklidové práce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Pr="00503C0F" w:rsidR="000359E8" w:rsidP="000359E8" w:rsidRDefault="6C5B7E58" w14:paraId="14EA7079" w14:textId="106CBBC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pl-PL"/>
              </w:rPr>
            </w:pPr>
            <w:r w:rsidRPr="3A86EDC7"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Pr="3A86EDC7" w:rsidR="5D5F2E38">
              <w:rPr>
                <w:rFonts w:cs="Arial" w:asciiTheme="majorHAnsi" w:hAnsiTheme="majorHAnsi"/>
                <w:sz w:val="18"/>
                <w:szCs w:val="18"/>
              </w:rPr>
              <w:t>ozumí se provedení úklidové práce pouze na těch plochách, které jsou znečištěny nebo které jsou každodenně frekventované</w:t>
            </w:r>
            <w:r w:rsidRPr="3A86EDC7" w:rsidR="072811AD">
              <w:rPr>
                <w:rFonts w:cs="Arial" w:asciiTheme="majorHAnsi" w:hAnsiTheme="majorHAnsi"/>
                <w:sz w:val="18"/>
                <w:szCs w:val="18"/>
              </w:rPr>
              <w:t>.</w:t>
            </w:r>
          </w:p>
        </w:tc>
      </w:tr>
      <w:tr w:rsidRPr="00503C0F" w:rsidR="000359E8" w:rsidTr="03727B7C" w14:paraId="649F574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Pr="0023091B" w:rsidR="000359E8" w:rsidP="000359E8" w:rsidRDefault="000359E8" w14:paraId="3201B437" w14:textId="751B9A22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3091B">
              <w:rPr>
                <w:rFonts w:cs="Arial"/>
                <w:b/>
                <w:bCs/>
                <w:sz w:val="18"/>
                <w:szCs w:val="18"/>
              </w:rPr>
              <w:t>mokré stírání/vytírání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Pr="00503C0F" w:rsidR="000359E8" w:rsidP="00AF748B" w:rsidRDefault="0062776A" w14:paraId="066B7CCC" w14:textId="7770B64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</w:rPr>
              <w:t>R</w:t>
            </w:r>
            <w:r w:rsidRPr="0023091B" w:rsidR="000359E8">
              <w:rPr>
                <w:rFonts w:cs="Arial"/>
                <w:sz w:val="18"/>
                <w:szCs w:val="18"/>
              </w:rPr>
              <w:t>ozumí se setření/vytření veškerých ploch a povrchů mokrou utěrkou</w:t>
            </w:r>
            <w:r w:rsidR="00071917">
              <w:rPr>
                <w:rFonts w:cs="Arial"/>
                <w:sz w:val="18"/>
                <w:szCs w:val="18"/>
              </w:rPr>
              <w:t>,</w:t>
            </w:r>
            <w:r w:rsidRPr="0023091B" w:rsidR="000359E8">
              <w:rPr>
                <w:rFonts w:cs="Arial"/>
                <w:sz w:val="18"/>
                <w:szCs w:val="18"/>
              </w:rPr>
              <w:t xml:space="preserve"> mopem</w:t>
            </w:r>
            <w:r w:rsidR="00071917">
              <w:rPr>
                <w:rFonts w:cs="Arial"/>
                <w:sz w:val="18"/>
                <w:szCs w:val="18"/>
              </w:rPr>
              <w:t xml:space="preserve"> či strojem</w:t>
            </w:r>
            <w:r w:rsidRPr="0023091B" w:rsidR="000359E8">
              <w:rPr>
                <w:rFonts w:cs="Arial"/>
                <w:sz w:val="18"/>
                <w:szCs w:val="18"/>
              </w:rPr>
              <w:t xml:space="preserve"> tak, aby povrch byl zbaven i ulpělých nečistot. Povrch musí být zbaven veškerých hrubých nečistot, nálepek, žvýkaček, šmouh </w:t>
            </w:r>
            <w:r w:rsidR="000359E8">
              <w:rPr>
                <w:rFonts w:cs="Arial"/>
                <w:sz w:val="18"/>
                <w:szCs w:val="18"/>
              </w:rPr>
              <w:t>a povrch je po provedení vlhký. Pokud zůstává povrch vlhký, je vhodné označit upozorněním pro cestující „Pozor mokrá podlaha“.</w:t>
            </w:r>
          </w:p>
        </w:tc>
      </w:tr>
      <w:tr w:rsidRPr="00503C0F" w:rsidR="00AF748B" w:rsidTr="03727B7C" w14:paraId="5FDA20D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Pr="0023091B" w:rsidR="00AF748B" w:rsidP="008C1E11" w:rsidRDefault="008C1E11" w14:paraId="6119FE89" w14:textId="0BA2EE7C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mokrý</w:t>
            </w:r>
            <w:r w:rsidR="00AF748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</w:rPr>
              <w:t>úklid</w:t>
            </w:r>
            <w:r w:rsidR="00AF748B">
              <w:rPr>
                <w:rFonts w:cs="Arial"/>
                <w:b/>
                <w:bCs/>
                <w:sz w:val="18"/>
                <w:szCs w:val="18"/>
              </w:rPr>
              <w:t xml:space="preserve"> schodiš</w:t>
            </w:r>
            <w:r w:rsidR="00A115A3">
              <w:rPr>
                <w:rFonts w:cs="Arial"/>
                <w:b/>
                <w:bCs/>
                <w:sz w:val="18"/>
                <w:szCs w:val="18"/>
              </w:rPr>
              <w:t>tě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Pr="0023091B" w:rsidR="00AF748B" w:rsidP="00114B81" w:rsidRDefault="0062776A" w14:paraId="3D46CAAD" w14:textId="11B97D9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</w:t>
            </w:r>
            <w:r w:rsidRPr="0023091B" w:rsidR="00AF748B">
              <w:rPr>
                <w:rFonts w:cs="Arial"/>
                <w:sz w:val="18"/>
                <w:szCs w:val="18"/>
              </w:rPr>
              <w:t xml:space="preserve">ozumí se </w:t>
            </w:r>
            <w:r w:rsidR="00114B81">
              <w:rPr>
                <w:rFonts w:cs="Arial"/>
                <w:sz w:val="18"/>
                <w:szCs w:val="18"/>
              </w:rPr>
              <w:t>mokrý úklid</w:t>
            </w:r>
            <w:r w:rsidRPr="0023091B" w:rsidR="00AF748B">
              <w:rPr>
                <w:rFonts w:cs="Arial"/>
                <w:sz w:val="18"/>
                <w:szCs w:val="18"/>
              </w:rPr>
              <w:t xml:space="preserve"> </w:t>
            </w:r>
            <w:r w:rsidR="00AF748B">
              <w:rPr>
                <w:rFonts w:cs="Arial"/>
                <w:sz w:val="18"/>
                <w:szCs w:val="18"/>
              </w:rPr>
              <w:t>celkové</w:t>
            </w:r>
            <w:r w:rsidRPr="0023091B" w:rsidR="00AF748B">
              <w:rPr>
                <w:rFonts w:cs="Arial"/>
                <w:sz w:val="18"/>
                <w:szCs w:val="18"/>
              </w:rPr>
              <w:t xml:space="preserve"> ploch</w:t>
            </w:r>
            <w:r w:rsidR="00AF748B">
              <w:rPr>
                <w:rFonts w:cs="Arial"/>
                <w:sz w:val="18"/>
                <w:szCs w:val="18"/>
              </w:rPr>
              <w:t xml:space="preserve">y </w:t>
            </w:r>
            <w:r w:rsidR="008C1E11">
              <w:rPr>
                <w:rFonts w:cs="Arial"/>
                <w:sz w:val="18"/>
                <w:szCs w:val="18"/>
              </w:rPr>
              <w:t>schodiště</w:t>
            </w:r>
            <w:r w:rsidRPr="0023091B" w:rsidR="00AF748B">
              <w:rPr>
                <w:rFonts w:cs="Arial"/>
                <w:sz w:val="18"/>
                <w:szCs w:val="18"/>
              </w:rPr>
              <w:t xml:space="preserve"> </w:t>
            </w:r>
            <w:r w:rsidR="00AF748B">
              <w:rPr>
                <w:rFonts w:cs="Arial"/>
                <w:sz w:val="18"/>
                <w:szCs w:val="18"/>
              </w:rPr>
              <w:t>mokrou utěrkou/</w:t>
            </w:r>
            <w:r w:rsidRPr="0023091B" w:rsidR="00AF748B">
              <w:rPr>
                <w:rFonts w:cs="Arial"/>
                <w:sz w:val="18"/>
                <w:szCs w:val="18"/>
              </w:rPr>
              <w:t>mopem</w:t>
            </w:r>
            <w:r w:rsidR="00AF748B">
              <w:rPr>
                <w:rFonts w:cs="Arial"/>
                <w:sz w:val="18"/>
                <w:szCs w:val="18"/>
              </w:rPr>
              <w:t>/kartáčem</w:t>
            </w:r>
            <w:r w:rsidR="00071917">
              <w:rPr>
                <w:rFonts w:cs="Arial"/>
                <w:sz w:val="18"/>
                <w:szCs w:val="18"/>
              </w:rPr>
              <w:t>/strojem</w:t>
            </w:r>
            <w:r w:rsidRPr="0023091B" w:rsidR="00AF748B">
              <w:rPr>
                <w:rFonts w:cs="Arial"/>
                <w:sz w:val="18"/>
                <w:szCs w:val="18"/>
              </w:rPr>
              <w:t xml:space="preserve"> tak, aby povrch byl zbaven i ulpělých nečistot</w:t>
            </w:r>
            <w:r w:rsidR="00AF748B">
              <w:rPr>
                <w:rFonts w:cs="Arial"/>
                <w:sz w:val="18"/>
                <w:szCs w:val="18"/>
              </w:rPr>
              <w:t xml:space="preserve">, a to v principu </w:t>
            </w:r>
            <w:r w:rsidR="008C1E11">
              <w:rPr>
                <w:rFonts w:cs="Arial"/>
                <w:sz w:val="18"/>
                <w:szCs w:val="18"/>
              </w:rPr>
              <w:t>„</w:t>
            </w:r>
            <w:r w:rsidR="00AF748B">
              <w:rPr>
                <w:rFonts w:cs="Arial"/>
                <w:sz w:val="18"/>
                <w:szCs w:val="18"/>
              </w:rPr>
              <w:t>od zdi ke zdi</w:t>
            </w:r>
            <w:r w:rsidR="008C1E11">
              <w:rPr>
                <w:rFonts w:cs="Arial"/>
                <w:sz w:val="18"/>
                <w:szCs w:val="18"/>
              </w:rPr>
              <w:t>“.</w:t>
            </w:r>
            <w:r w:rsidRPr="0023091B" w:rsidR="00AF748B">
              <w:rPr>
                <w:rFonts w:cs="Arial"/>
                <w:sz w:val="18"/>
                <w:szCs w:val="18"/>
              </w:rPr>
              <w:t xml:space="preserve"> Povrch musí být zbaven veškerých </w:t>
            </w:r>
            <w:r w:rsidR="008C1E11">
              <w:rPr>
                <w:rFonts w:cs="Arial"/>
                <w:sz w:val="18"/>
                <w:szCs w:val="18"/>
              </w:rPr>
              <w:t>nečistot, žvýkaček, šmouh. P</w:t>
            </w:r>
            <w:r w:rsidR="00AF748B">
              <w:rPr>
                <w:rFonts w:cs="Arial"/>
                <w:sz w:val="18"/>
                <w:szCs w:val="18"/>
              </w:rPr>
              <w:t>ovrch je po provedení</w:t>
            </w:r>
            <w:r w:rsidR="008C1E11">
              <w:rPr>
                <w:rFonts w:cs="Arial"/>
                <w:sz w:val="18"/>
                <w:szCs w:val="18"/>
              </w:rPr>
              <w:t xml:space="preserve"> úklidu</w:t>
            </w:r>
            <w:r w:rsidR="00AF748B">
              <w:rPr>
                <w:rFonts w:cs="Arial"/>
                <w:sz w:val="18"/>
                <w:szCs w:val="18"/>
              </w:rPr>
              <w:t xml:space="preserve"> vlhký. Pokud zůstává povrch vlhký, je vhodné označit upozorněním pro cestující „Pozor mokrá podlaha“.</w:t>
            </w:r>
          </w:p>
        </w:tc>
      </w:tr>
      <w:tr w:rsidR="108F6639" w:rsidTr="03727B7C" w14:paraId="52103542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="108F6639" w:rsidP="108F6639" w:rsidRDefault="108F6639" w14:paraId="0EC09838" w14:textId="3DF0AAA1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108F6639">
              <w:rPr>
                <w:rFonts w:cs="Arial"/>
                <w:b/>
                <w:bCs/>
                <w:sz w:val="18"/>
                <w:szCs w:val="18"/>
              </w:rPr>
              <w:t>mytí ledniček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="108F6639" w:rsidP="108F6639" w:rsidRDefault="108F6639" w14:paraId="19A60D85" w14:textId="5A0DF92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108F6639">
              <w:rPr>
                <w:rFonts w:cs="Arial" w:asciiTheme="majorHAnsi" w:hAnsiTheme="majorHAnsi"/>
                <w:sz w:val="18"/>
                <w:szCs w:val="18"/>
              </w:rPr>
              <w:t xml:space="preserve">Rozumí se umytí veškerých běžně přístupných vnitřních a vnějších ploch, a to pomocí čistícího prostředku </w:t>
            </w:r>
            <w:r w:rsidRPr="108F6639" w:rsidR="5CFC7247">
              <w:rPr>
                <w:rFonts w:cs="Arial" w:asciiTheme="majorHAnsi" w:hAnsiTheme="majorHAnsi"/>
                <w:sz w:val="18"/>
                <w:szCs w:val="18"/>
              </w:rPr>
              <w:t>vhodné</w:t>
            </w:r>
            <w:r w:rsidRPr="108F6639" w:rsidR="0A57A460">
              <w:rPr>
                <w:rFonts w:cs="Arial" w:asciiTheme="majorHAnsi" w:hAnsiTheme="majorHAnsi"/>
                <w:sz w:val="18"/>
                <w:szCs w:val="18"/>
              </w:rPr>
              <w:t>mu</w:t>
            </w:r>
            <w:r w:rsidRPr="108F6639">
              <w:rPr>
                <w:rFonts w:cs="Arial" w:asciiTheme="majorHAnsi" w:hAnsiTheme="majorHAnsi"/>
                <w:sz w:val="18"/>
                <w:szCs w:val="18"/>
              </w:rPr>
              <w:t xml:space="preserve"> k mytí ledniček.</w:t>
            </w:r>
          </w:p>
        </w:tc>
      </w:tr>
      <w:tr w:rsidRPr="00503C0F" w:rsidR="000359E8" w:rsidTr="03727B7C" w14:paraId="1837516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Pr="0023091B" w:rsidR="000359E8" w:rsidP="000359E8" w:rsidRDefault="000359E8" w14:paraId="018B6488" w14:textId="5C0F8DBC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3091B">
              <w:rPr>
                <w:rFonts w:cs="Arial"/>
                <w:b/>
                <w:bCs/>
                <w:sz w:val="18"/>
                <w:szCs w:val="18"/>
              </w:rPr>
              <w:t>mytí odpadkových nádob</w:t>
            </w:r>
            <w:r>
              <w:rPr>
                <w:rFonts w:cs="Arial"/>
                <w:b/>
                <w:bCs/>
                <w:sz w:val="18"/>
                <w:szCs w:val="18"/>
              </w:rPr>
              <w:t>, včetně popelníků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Pr="00503C0F" w:rsidR="000359E8" w:rsidP="00953EFD" w:rsidRDefault="0062776A" w14:paraId="5B9C5A0B" w14:textId="11014FC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Pr="00BB5CDD" w:rsidR="000359E8">
              <w:rPr>
                <w:rFonts w:cs="Arial" w:asciiTheme="majorHAnsi" w:hAnsiTheme="majorHAnsi"/>
                <w:sz w:val="18"/>
                <w:szCs w:val="18"/>
              </w:rPr>
              <w:t>ozumí se</w:t>
            </w:r>
            <w:r w:rsidR="00953EFD">
              <w:rPr>
                <w:rFonts w:cs="Arial" w:asciiTheme="majorHAnsi" w:hAnsiTheme="majorHAnsi"/>
                <w:sz w:val="18"/>
                <w:szCs w:val="18"/>
              </w:rPr>
              <w:t xml:space="preserve"> omytí, v případě potřeby</w:t>
            </w:r>
            <w:r w:rsidRPr="00BB5CDD" w:rsidR="000359E8">
              <w:rPr>
                <w:rFonts w:cs="Arial" w:asciiTheme="majorHAnsi" w:hAnsiTheme="majorHAnsi"/>
                <w:sz w:val="18"/>
                <w:szCs w:val="18"/>
              </w:rPr>
              <w:t xml:space="preserve"> vym</w:t>
            </w:r>
            <w:r w:rsidR="00953EFD">
              <w:rPr>
                <w:rFonts w:cs="Arial" w:asciiTheme="majorHAnsi" w:hAnsiTheme="majorHAnsi"/>
                <w:sz w:val="18"/>
                <w:szCs w:val="18"/>
              </w:rPr>
              <w:t>ytí</w:t>
            </w:r>
            <w:r w:rsidRPr="00BB5CDD" w:rsidR="000359E8">
              <w:rPr>
                <w:rFonts w:cs="Arial" w:asciiTheme="majorHAnsi" w:hAnsiTheme="majorHAnsi"/>
                <w:sz w:val="18"/>
                <w:szCs w:val="18"/>
              </w:rPr>
              <w:t xml:space="preserve"> odpadkových nádob</w:t>
            </w:r>
            <w:r w:rsidR="008A66BA">
              <w:rPr>
                <w:rFonts w:cs="Arial" w:asciiTheme="majorHAnsi" w:hAnsiTheme="majorHAnsi"/>
                <w:sz w:val="18"/>
                <w:szCs w:val="18"/>
              </w:rPr>
              <w:t>, košů</w:t>
            </w:r>
            <w:r w:rsidR="00953EFD">
              <w:rPr>
                <w:rFonts w:cs="Arial" w:asciiTheme="majorHAnsi" w:hAnsiTheme="majorHAnsi"/>
                <w:sz w:val="18"/>
                <w:szCs w:val="18"/>
              </w:rPr>
              <w:t>, popelníků</w:t>
            </w:r>
            <w:r w:rsidRPr="00BB5CDD" w:rsidR="000359E8">
              <w:rPr>
                <w:rFonts w:cs="Arial" w:asciiTheme="majorHAnsi" w:hAnsiTheme="majorHAnsi"/>
                <w:sz w:val="18"/>
                <w:szCs w:val="18"/>
              </w:rPr>
              <w:t xml:space="preserve"> de</w:t>
            </w:r>
            <w:r w:rsidR="000359E8">
              <w:rPr>
                <w:rFonts w:cs="Arial" w:asciiTheme="majorHAnsi" w:hAnsiTheme="majorHAnsi"/>
                <w:sz w:val="18"/>
                <w:szCs w:val="18"/>
              </w:rPr>
              <w:t>z</w:t>
            </w:r>
            <w:r w:rsidRPr="00BB5CDD" w:rsidR="000359E8">
              <w:rPr>
                <w:rFonts w:cs="Arial" w:asciiTheme="majorHAnsi" w:hAnsiTheme="majorHAnsi"/>
                <w:sz w:val="18"/>
                <w:szCs w:val="18"/>
              </w:rPr>
              <w:t>infekčním roztokem</w:t>
            </w:r>
            <w:r>
              <w:rPr>
                <w:rFonts w:cs="Arial" w:asciiTheme="majorHAnsi" w:hAnsiTheme="majorHAnsi"/>
                <w:sz w:val="18"/>
                <w:szCs w:val="18"/>
              </w:rPr>
              <w:t>.</w:t>
            </w:r>
          </w:p>
        </w:tc>
      </w:tr>
      <w:tr w:rsidRPr="00503C0F" w:rsidR="000359E8" w:rsidTr="03727B7C" w14:paraId="6CECD03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Pr="0023091B" w:rsidR="000359E8" w:rsidP="001A5C80" w:rsidRDefault="000359E8" w14:paraId="46DF9962" w14:textId="3D4C3977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3091B">
              <w:rPr>
                <w:rFonts w:cs="Arial"/>
                <w:b/>
                <w:bCs/>
                <w:sz w:val="18"/>
                <w:szCs w:val="18"/>
              </w:rPr>
              <w:t>mytí oken</w:t>
            </w:r>
            <w:r w:rsidR="001A5C8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Pr="00503C0F" w:rsidR="000359E8" w:rsidP="005C3EEB" w:rsidRDefault="0062776A" w14:paraId="0B0C2B7B" w14:textId="5B89B0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J</w:t>
            </w:r>
            <w:r w:rsidRPr="00503C0F" w:rsidR="000359E8">
              <w:rPr>
                <w:rFonts w:cs="Arial"/>
                <w:sz w:val="18"/>
                <w:szCs w:val="18"/>
                <w:lang w:val="pl-PL"/>
              </w:rPr>
              <w:t>e umytí oken za všech stran. V případě vakuových nebo plněných oken se tedy jedná o umytí dvou skleněných ploch, v případě šroubovaných oken je součástí rozšroubování, umytí všech skleněných ploch z obou stran a následné sešroubování. Umytí oken se rozumí včetně rámů, zárubní, parapetů (vnitřní</w:t>
            </w:r>
            <w:r w:rsidR="009B3134">
              <w:rPr>
                <w:rFonts w:cs="Arial"/>
                <w:sz w:val="18"/>
                <w:szCs w:val="18"/>
                <w:lang w:val="pl-PL"/>
              </w:rPr>
              <w:t>ch, vnějších i meziokenních)</w:t>
            </w:r>
            <w:r w:rsidR="00A5591B">
              <w:rPr>
                <w:rFonts w:cs="Arial"/>
                <w:sz w:val="18"/>
                <w:szCs w:val="18"/>
                <w:lang w:val="pl-PL"/>
              </w:rPr>
              <w:t>, dále</w:t>
            </w:r>
            <w:r w:rsidR="005C3EEB">
              <w:rPr>
                <w:rFonts w:cs="Arial"/>
                <w:sz w:val="18"/>
                <w:szCs w:val="18"/>
                <w:lang w:val="pl-PL"/>
              </w:rPr>
              <w:t xml:space="preserve"> umytí vnitřní vertikální a</w:t>
            </w:r>
            <w:r w:rsidR="00A5591B">
              <w:rPr>
                <w:rFonts w:cs="Arial"/>
                <w:sz w:val="18"/>
                <w:szCs w:val="18"/>
                <w:lang w:val="pl-PL"/>
              </w:rPr>
              <w:t xml:space="preserve"> horizontální </w:t>
            </w:r>
            <w:r w:rsidRPr="00503C0F" w:rsidR="000359E8">
              <w:rPr>
                <w:rFonts w:cs="Arial"/>
                <w:sz w:val="18"/>
                <w:szCs w:val="18"/>
                <w:lang w:val="pl-PL"/>
              </w:rPr>
              <w:t>stínící techniky.</w:t>
            </w:r>
            <w:r w:rsidR="005C3EEB">
              <w:rPr>
                <w:rFonts w:cs="Arial"/>
                <w:sz w:val="18"/>
                <w:szCs w:val="18"/>
                <w:lang w:val="pl-PL"/>
              </w:rPr>
              <w:t xml:space="preserve"> Do položky mytí oken nespadá</w:t>
            </w:r>
            <w:r w:rsidR="00A5591B">
              <w:rPr>
                <w:rFonts w:cs="Arial"/>
                <w:sz w:val="18"/>
                <w:szCs w:val="18"/>
                <w:lang w:val="pl-PL"/>
              </w:rPr>
              <w:t xml:space="preserve"> venkovní </w:t>
            </w:r>
            <w:r w:rsidR="005C3EEB">
              <w:rPr>
                <w:rFonts w:cs="Arial"/>
                <w:sz w:val="18"/>
                <w:szCs w:val="18"/>
                <w:lang w:val="pl-PL"/>
              </w:rPr>
              <w:t>stínící tecnika</w:t>
            </w:r>
            <w:r w:rsidR="00A5591B">
              <w:rPr>
                <w:rFonts w:cs="Arial"/>
                <w:sz w:val="18"/>
                <w:szCs w:val="18"/>
                <w:lang w:val="pl-PL"/>
              </w:rPr>
              <w:t xml:space="preserve">, </w:t>
            </w:r>
            <w:r w:rsidR="005C3EEB">
              <w:rPr>
                <w:rFonts w:cs="Arial"/>
                <w:sz w:val="18"/>
                <w:szCs w:val="18"/>
                <w:lang w:val="pl-PL"/>
              </w:rPr>
              <w:t>kterou</w:t>
            </w:r>
            <w:r w:rsidR="00A5591B">
              <w:rPr>
                <w:rFonts w:cs="Arial"/>
                <w:sz w:val="18"/>
                <w:szCs w:val="18"/>
                <w:lang w:val="pl-PL"/>
              </w:rPr>
              <w:t xml:space="preserve"> je nutné udržovat za pomoci </w:t>
            </w:r>
            <w:r w:rsidR="005C3EEB">
              <w:rPr>
                <w:rFonts w:cs="Arial"/>
                <w:sz w:val="18"/>
                <w:szCs w:val="18"/>
                <w:lang w:val="pl-PL"/>
              </w:rPr>
              <w:t>jiných chem. či technických prostředků, např. plošina, než je běžně používaná</w:t>
            </w:r>
            <w:r w:rsidR="00A5591B">
              <w:rPr>
                <w:rFonts w:cs="Arial"/>
                <w:sz w:val="18"/>
                <w:szCs w:val="18"/>
                <w:lang w:val="pl-PL"/>
              </w:rPr>
              <w:t xml:space="preserve"> při</w:t>
            </w:r>
            <w:r w:rsidR="005C3EEB">
              <w:rPr>
                <w:rFonts w:cs="Arial"/>
                <w:sz w:val="18"/>
                <w:szCs w:val="18"/>
                <w:lang w:val="pl-PL"/>
              </w:rPr>
              <w:t xml:space="preserve"> mytí vnitřní stínící techniky.</w:t>
            </w:r>
            <w:r w:rsidR="009B3134">
              <w:rPr>
                <w:rFonts w:cs="Arial"/>
                <w:sz w:val="18"/>
                <w:szCs w:val="18"/>
                <w:lang w:val="pl-PL"/>
              </w:rPr>
              <w:t xml:space="preserve"> </w:t>
            </w:r>
            <w:r w:rsidRPr="00792BBA" w:rsidR="00792BBA">
              <w:rPr>
                <w:rFonts w:cs="Arial"/>
                <w:sz w:val="18"/>
                <w:szCs w:val="18"/>
                <w:lang w:val="pl-PL"/>
              </w:rPr>
              <w:t>Otírání všech parapetů a spodních rámů oken budovy, tzn. včetně vnějších parapetů oken místností jež nejsou součástí pravidelných úklidu</w:t>
            </w:r>
            <w:r w:rsidR="00792BBA">
              <w:rPr>
                <w:rFonts w:cs="Arial"/>
                <w:sz w:val="18"/>
                <w:szCs w:val="18"/>
                <w:lang w:val="pl-PL"/>
              </w:rPr>
              <w:t xml:space="preserve">. </w:t>
            </w:r>
            <w:r w:rsidRPr="00503C0F" w:rsidR="000359E8">
              <w:rPr>
                <w:rFonts w:cs="Arial"/>
                <w:sz w:val="18"/>
                <w:szCs w:val="18"/>
                <w:lang w:val="pl-PL"/>
              </w:rPr>
              <w:t>Mytí oken bude probíhat dvakrát ročně a to jednou v jarních</w:t>
            </w:r>
            <w:r w:rsidR="000359E8">
              <w:rPr>
                <w:rFonts w:cs="Arial"/>
                <w:sz w:val="18"/>
                <w:szCs w:val="18"/>
                <w:lang w:val="pl-PL"/>
              </w:rPr>
              <w:t xml:space="preserve"> a jednou v podzimních měsících</w:t>
            </w:r>
            <w:r>
              <w:rPr>
                <w:rFonts w:cs="Arial"/>
                <w:sz w:val="18"/>
                <w:szCs w:val="18"/>
                <w:lang w:val="pl-PL"/>
              </w:rPr>
              <w:t>.</w:t>
            </w:r>
          </w:p>
        </w:tc>
      </w:tr>
      <w:tr w:rsidRPr="00503C0F" w:rsidR="000359E8" w:rsidTr="03727B7C" w14:paraId="1279AFC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Pr="0023091B" w:rsidR="000359E8" w:rsidP="000359E8" w:rsidRDefault="000359E8" w14:paraId="7052BF13" w14:textId="1314E885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3091B">
              <w:rPr>
                <w:rFonts w:cs="Arial"/>
                <w:b/>
                <w:bCs/>
                <w:sz w:val="18"/>
                <w:szCs w:val="18"/>
              </w:rPr>
              <w:t>mytí osvětlovacích těles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Pr="00503C0F" w:rsidR="000359E8" w:rsidP="000359E8" w:rsidRDefault="0062776A" w14:paraId="31793882" w14:textId="37BEAE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O</w:t>
            </w:r>
            <w:r w:rsidRPr="00BB5CDD" w:rsidR="000359E8">
              <w:rPr>
                <w:rFonts w:cs="Arial" w:asciiTheme="majorHAnsi" w:hAnsiTheme="majorHAnsi"/>
                <w:sz w:val="18"/>
                <w:szCs w:val="18"/>
              </w:rPr>
              <w:t xml:space="preserve">mytí krytů </w:t>
            </w:r>
            <w:r w:rsidRPr="00700606" w:rsidR="000359E8">
              <w:rPr>
                <w:rFonts w:cs="Arial" w:asciiTheme="majorHAnsi" w:hAnsiTheme="majorHAnsi"/>
                <w:sz w:val="18"/>
                <w:szCs w:val="18"/>
              </w:rPr>
              <w:t>osvětlovacího tělesa</w:t>
            </w:r>
            <w:r w:rsidRPr="00BB5CDD" w:rsidR="000359E8">
              <w:rPr>
                <w:rFonts w:cs="Arial" w:asciiTheme="majorHAnsi" w:hAnsiTheme="majorHAnsi"/>
                <w:sz w:val="18"/>
                <w:szCs w:val="18"/>
              </w:rPr>
              <w:t>, pokud je to technicky prov</w:t>
            </w:r>
            <w:r w:rsidRPr="00E24096" w:rsidR="000359E8">
              <w:rPr>
                <w:rFonts w:cs="Arial" w:asciiTheme="majorHAnsi" w:hAnsiTheme="majorHAnsi"/>
                <w:sz w:val="18"/>
                <w:szCs w:val="18"/>
              </w:rPr>
              <w:t xml:space="preserve">editelné. </w:t>
            </w:r>
            <w:r w:rsidRPr="001004D1" w:rsidR="000359E8">
              <w:rPr>
                <w:rFonts w:cs="Arial"/>
                <w:sz w:val="18"/>
                <w:szCs w:val="18"/>
              </w:rPr>
              <w:t xml:space="preserve">Práce budou provedeny osobou poučenou ve smyslu Vyhlášky č. 50/1978 Sb., o odborné způsobilosti v elektrotechnice, </w:t>
            </w:r>
            <w:r w:rsidRPr="001004D1" w:rsidR="000359E8">
              <w:rPr>
                <w:rFonts w:cs="Helvetica-Bold"/>
                <w:bCs/>
                <w:sz w:val="18"/>
                <w:szCs w:val="18"/>
              </w:rPr>
              <w:t>ve znění pozdějších předpisů</w:t>
            </w:r>
            <w:r>
              <w:rPr>
                <w:rFonts w:cs="Helvetica-Bold"/>
                <w:bCs/>
                <w:sz w:val="18"/>
                <w:szCs w:val="18"/>
              </w:rPr>
              <w:t>.</w:t>
            </w:r>
          </w:p>
        </w:tc>
      </w:tr>
      <w:tr w:rsidRPr="00503C0F" w:rsidR="000359E8" w:rsidTr="03727B7C" w14:paraId="0A14009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Pr="0023091B" w:rsidR="000359E8" w:rsidP="000359E8" w:rsidRDefault="11F69E2B" w14:paraId="4A032BD0" w14:textId="47B43DAD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C9C9AAF">
              <w:rPr>
                <w:rFonts w:cs="Arial"/>
                <w:b/>
                <w:bCs/>
                <w:sz w:val="18"/>
                <w:szCs w:val="18"/>
              </w:rPr>
              <w:t xml:space="preserve">mytí svislých </w:t>
            </w:r>
            <w:r w:rsidRPr="0C9C9AAF" w:rsidR="713A321C">
              <w:rPr>
                <w:rFonts w:cs="Arial"/>
                <w:b/>
                <w:bCs/>
                <w:sz w:val="18"/>
                <w:szCs w:val="18"/>
              </w:rPr>
              <w:t>stěn – obkladů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Pr="00503C0F" w:rsidR="000359E8" w:rsidP="000359E8" w:rsidRDefault="0062776A" w14:paraId="76B49DBB" w14:textId="3FD327C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="000359E8">
              <w:rPr>
                <w:rFonts w:cs="Arial" w:asciiTheme="majorHAnsi" w:hAnsiTheme="majorHAnsi"/>
                <w:sz w:val="18"/>
                <w:szCs w:val="18"/>
              </w:rPr>
              <w:t xml:space="preserve">ozumí se vlhké setření, odstranění všech šmouh a prachu na obkladech stěn do výše </w:t>
            </w:r>
            <w:r w:rsidRPr="00E24096" w:rsidR="000359E8">
              <w:rPr>
                <w:rFonts w:cs="Arial" w:asciiTheme="majorHAnsi" w:hAnsiTheme="majorHAnsi"/>
                <w:sz w:val="18"/>
                <w:szCs w:val="18"/>
              </w:rPr>
              <w:t xml:space="preserve">2,0 </w:t>
            </w:r>
            <w:r w:rsidR="000359E8">
              <w:rPr>
                <w:rFonts w:cs="Arial" w:asciiTheme="majorHAnsi" w:hAnsiTheme="majorHAnsi"/>
                <w:sz w:val="18"/>
                <w:szCs w:val="18"/>
              </w:rPr>
              <w:t>m</w:t>
            </w:r>
            <w:r>
              <w:rPr>
                <w:rFonts w:cs="Arial" w:asciiTheme="majorHAnsi" w:hAnsiTheme="majorHAnsi"/>
                <w:sz w:val="18"/>
                <w:szCs w:val="18"/>
              </w:rPr>
              <w:t>.</w:t>
            </w:r>
            <w:r w:rsidR="000359E8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</w:p>
        </w:tc>
      </w:tr>
      <w:tr w:rsidRPr="00503C0F" w:rsidR="003D4725" w:rsidTr="03727B7C" w14:paraId="7CC6B70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="003D4725" w:rsidP="003D4725" w:rsidRDefault="003D4725" w14:paraId="00AA256C" w14:textId="5FD5F7B3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odstraně</w:t>
            </w:r>
            <w:r w:rsidRPr="0023091B">
              <w:rPr>
                <w:rFonts w:cs="Arial"/>
                <w:b/>
                <w:bCs/>
                <w:sz w:val="18"/>
                <w:szCs w:val="18"/>
              </w:rPr>
              <w:t>ní biologického znečištění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="003D4725" w:rsidP="003D4725" w:rsidRDefault="0062776A" w14:paraId="1A6A5835" w14:textId="6D57CD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Pr="00BB5CDD" w:rsidR="003D4725">
              <w:rPr>
                <w:rFonts w:cs="Arial" w:asciiTheme="majorHAnsi" w:hAnsiTheme="majorHAnsi"/>
                <w:sz w:val="18"/>
                <w:szCs w:val="18"/>
              </w:rPr>
              <w:t>ozumí se odstraňování pavučin a dalších projevů hmyzu, ptáků a dalších zvířat včetně ta</w:t>
            </w:r>
            <w:r w:rsidR="003D4725">
              <w:rPr>
                <w:rFonts w:cs="Arial" w:asciiTheme="majorHAnsi" w:hAnsiTheme="majorHAnsi"/>
                <w:sz w:val="18"/>
                <w:szCs w:val="18"/>
              </w:rPr>
              <w:t>kového znečištění stěn, stropů, místností a mobiliáře. O</w:t>
            </w:r>
            <w:r w:rsidRPr="00BB5CDD" w:rsidR="003D4725">
              <w:rPr>
                <w:rFonts w:cs="Arial" w:asciiTheme="majorHAnsi" w:hAnsiTheme="majorHAnsi"/>
                <w:sz w:val="18"/>
                <w:szCs w:val="18"/>
              </w:rPr>
              <w:t>dstraňování ptačího trusu,</w:t>
            </w:r>
            <w:r>
              <w:rPr>
                <w:rFonts w:cs="Arial" w:asciiTheme="majorHAnsi" w:hAnsiTheme="majorHAnsi"/>
                <w:sz w:val="18"/>
                <w:szCs w:val="18"/>
              </w:rPr>
              <w:t xml:space="preserve"> pavučin,</w:t>
            </w:r>
            <w:r w:rsidRPr="00BB5CDD" w:rsidR="003D4725">
              <w:rPr>
                <w:rFonts w:cs="Arial" w:asciiTheme="majorHAnsi" w:hAnsiTheme="majorHAnsi"/>
                <w:sz w:val="18"/>
                <w:szCs w:val="18"/>
              </w:rPr>
              <w:t xml:space="preserve"> odstraňování zvratků, exkrementů, krve a uhynulých zvířat</w:t>
            </w:r>
            <w:r>
              <w:rPr>
                <w:rFonts w:cs="Arial" w:asciiTheme="majorHAnsi" w:hAnsiTheme="majorHAnsi"/>
                <w:sz w:val="18"/>
                <w:szCs w:val="18"/>
              </w:rPr>
              <w:t>.</w:t>
            </w:r>
          </w:p>
        </w:tc>
      </w:tr>
      <w:tr w:rsidRPr="00503C0F" w:rsidR="003D4725" w:rsidTr="03727B7C" w14:paraId="2FE8706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="003D4725" w:rsidP="003D4725" w:rsidRDefault="003D4725" w14:paraId="5F447362" w14:textId="5F7E9305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</w:t>
            </w:r>
            <w:r w:rsidRPr="007123B9">
              <w:rPr>
                <w:rFonts w:cs="Arial"/>
                <w:b/>
                <w:bCs/>
                <w:sz w:val="18"/>
                <w:szCs w:val="18"/>
              </w:rPr>
              <w:t>dstra</w:t>
            </w:r>
            <w:r>
              <w:rPr>
                <w:rFonts w:cs="Arial"/>
                <w:b/>
                <w:bCs/>
                <w:sz w:val="18"/>
                <w:szCs w:val="18"/>
              </w:rPr>
              <w:t>ně</w:t>
            </w:r>
            <w:r w:rsidRPr="007123B9">
              <w:rPr>
                <w:rFonts w:cs="Arial"/>
                <w:b/>
                <w:bCs/>
                <w:sz w:val="18"/>
                <w:szCs w:val="18"/>
              </w:rPr>
              <w:t>ní hrubých nečistot z</w:t>
            </w:r>
            <w:r>
              <w:rPr>
                <w:rFonts w:cs="Arial"/>
                <w:b/>
                <w:bCs/>
                <w:sz w:val="18"/>
                <w:szCs w:val="18"/>
              </w:rPr>
              <w:t> přístupových cest</w:t>
            </w:r>
            <w:r w:rsidRPr="007123B9">
              <w:rPr>
                <w:rFonts w:cs="Arial"/>
                <w:b/>
                <w:bCs/>
                <w:sz w:val="18"/>
                <w:szCs w:val="18"/>
              </w:rPr>
              <w:t>, travnatých ploch a mobiliáře (lavičky, okrasné nádoby se zelení apod.)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="003D4725" w:rsidP="177EE432" w:rsidRDefault="5CAD5D51" w14:paraId="600B632C" w14:textId="41B723B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 w:rsidRPr="177EE432"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Pr="177EE432" w:rsidR="3DDB6393">
              <w:rPr>
                <w:rFonts w:cs="Arial" w:asciiTheme="majorHAnsi" w:hAnsiTheme="majorHAnsi"/>
                <w:sz w:val="18"/>
                <w:szCs w:val="18"/>
              </w:rPr>
              <w:t xml:space="preserve">ozumí se odstraňování veškerého hrubého odpadu z přístupových cest, z travnatých ploch do vzdálenosti </w:t>
            </w:r>
            <w:r w:rsidRPr="177EE432" w:rsidR="69D1B3A8">
              <w:rPr>
                <w:rFonts w:cs="Arial" w:asciiTheme="majorHAnsi" w:hAnsiTheme="majorHAnsi"/>
                <w:sz w:val="18"/>
                <w:szCs w:val="18"/>
              </w:rPr>
              <w:t>1 m</w:t>
            </w:r>
            <w:r w:rsidRPr="177EE432" w:rsidR="3DDB6393">
              <w:rPr>
                <w:rFonts w:cs="Arial" w:asciiTheme="majorHAnsi" w:hAnsiTheme="majorHAnsi"/>
                <w:sz w:val="18"/>
                <w:szCs w:val="18"/>
              </w:rPr>
              <w:t xml:space="preserve"> souběžně s celou délkou přístupových cest a nástupišť, vysbírání hrubého odpadu z okrasných nádob</w:t>
            </w:r>
            <w:r w:rsidRPr="177EE432" w:rsidR="10A2B8E6">
              <w:rPr>
                <w:rFonts w:cs="Arial" w:asciiTheme="majorHAnsi" w:hAnsiTheme="majorHAnsi"/>
                <w:sz w:val="18"/>
                <w:szCs w:val="18"/>
              </w:rPr>
              <w:t>, nádob na zimní posyp</w:t>
            </w:r>
            <w:r w:rsidRPr="177EE432" w:rsidR="3DDB6393">
              <w:rPr>
                <w:rFonts w:cs="Arial" w:asciiTheme="majorHAnsi" w:hAnsiTheme="majorHAnsi"/>
                <w:sz w:val="18"/>
                <w:szCs w:val="18"/>
              </w:rPr>
              <w:t xml:space="preserve"> apod.</w:t>
            </w:r>
          </w:p>
        </w:tc>
      </w:tr>
      <w:tr w:rsidRPr="00503C0F" w:rsidR="003D4725" w:rsidTr="03727B7C" w14:paraId="7D8225A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="003D4725" w:rsidP="003D4725" w:rsidRDefault="003D4725" w14:paraId="4C08BCFF" w14:textId="1375E03A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AD0BE0">
              <w:rPr>
                <w:rFonts w:cs="Arial"/>
                <w:b/>
                <w:bCs/>
                <w:sz w:val="18"/>
                <w:szCs w:val="18"/>
              </w:rPr>
              <w:t>odstra</w:t>
            </w:r>
            <w:r>
              <w:rPr>
                <w:rFonts w:cs="Arial"/>
                <w:b/>
                <w:bCs/>
                <w:sz w:val="18"/>
                <w:szCs w:val="18"/>
              </w:rPr>
              <w:t>ně</w:t>
            </w:r>
            <w:r w:rsidRPr="00AD0BE0">
              <w:rPr>
                <w:rFonts w:cs="Arial"/>
                <w:b/>
                <w:bCs/>
                <w:sz w:val="18"/>
                <w:szCs w:val="18"/>
              </w:rPr>
              <w:t>ní nápisů a znečištění na stěnách (šlápoty, plakáty, „tagy“)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="003D4725" w:rsidP="003D4725" w:rsidRDefault="004A6107" w14:paraId="06476F36" w14:textId="3E57BB6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Pr="00AD0BE0" w:rsidR="003D4725">
              <w:rPr>
                <w:rFonts w:cs="Arial" w:asciiTheme="majorHAnsi" w:hAnsiTheme="majorHAnsi"/>
                <w:sz w:val="18"/>
                <w:szCs w:val="18"/>
              </w:rPr>
              <w:t>ozumí se ruční či chemické odstranění veškerého znečištění stěn způsobeného vandalismem (plocha „nečistot“ nepřesahující plochu 200cm</w:t>
            </w:r>
            <w:r w:rsidRPr="00AD0BE0" w:rsidR="003D4725">
              <w:rPr>
                <w:rFonts w:cs="Arial" w:asciiTheme="majorHAnsi" w:hAnsiTheme="majorHAnsi"/>
                <w:sz w:val="18"/>
                <w:szCs w:val="18"/>
                <w:vertAlign w:val="superscript"/>
              </w:rPr>
              <w:t>2</w:t>
            </w:r>
            <w:r w:rsidRPr="00AD0BE0" w:rsidR="003D4725">
              <w:rPr>
                <w:rFonts w:cs="Arial" w:asciiTheme="majorHAnsi" w:hAnsiTheme="majorHAnsi"/>
                <w:sz w:val="18"/>
                <w:szCs w:val="18"/>
              </w:rPr>
              <w:t>)</w:t>
            </w:r>
            <w:r>
              <w:rPr>
                <w:rFonts w:cs="Arial" w:asciiTheme="majorHAnsi" w:hAnsiTheme="majorHAnsi"/>
                <w:sz w:val="18"/>
                <w:szCs w:val="18"/>
              </w:rPr>
              <w:t>.</w:t>
            </w:r>
          </w:p>
        </w:tc>
      </w:tr>
      <w:tr w:rsidRPr="00503C0F" w:rsidR="003D4725" w:rsidTr="03727B7C" w14:paraId="3CA9034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="003D4725" w:rsidP="003D4725" w:rsidRDefault="003D4725" w14:paraId="613034D1" w14:textId="10B6D1FA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odstranění nepovoleného výlepu plakátů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="003D4725" w:rsidP="003D4725" w:rsidRDefault="004A6107" w14:paraId="116722A6" w14:textId="1D15754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="003D4725">
              <w:rPr>
                <w:rFonts w:cs="Arial" w:asciiTheme="majorHAnsi" w:hAnsiTheme="majorHAnsi"/>
                <w:sz w:val="18"/>
                <w:szCs w:val="18"/>
              </w:rPr>
              <w:t>ozumí se ruční odstranění veškerého nepovoleného výlepu, včetně papírových zbytků a odstranění stop po lepidle</w:t>
            </w:r>
            <w:r>
              <w:rPr>
                <w:rFonts w:cs="Arial" w:asciiTheme="majorHAnsi" w:hAnsiTheme="majorHAnsi"/>
                <w:sz w:val="18"/>
                <w:szCs w:val="18"/>
              </w:rPr>
              <w:t>.</w:t>
            </w:r>
          </w:p>
        </w:tc>
      </w:tr>
      <w:tr w:rsidRPr="00503C0F" w:rsidR="003D4725" w:rsidTr="03727B7C" w14:paraId="17E0D83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="003D4725" w:rsidP="003D4725" w:rsidRDefault="003D4725" w14:paraId="65C7E1AD" w14:textId="00BCF2FD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odstranění prachu z okenních parapetů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="003D4725" w:rsidP="003D4725" w:rsidRDefault="004A6107" w14:paraId="40299FB6" w14:textId="4471D0D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="003D4725">
              <w:rPr>
                <w:rFonts w:cs="Arial" w:asciiTheme="majorHAnsi" w:hAnsiTheme="majorHAnsi"/>
                <w:sz w:val="18"/>
                <w:szCs w:val="18"/>
              </w:rPr>
              <w:t>ozumí se setření celkových ploch okenních parapetů z vnitřní strany a zároveň setření a odstranění veškerých nečistot z venkovních parapetů</w:t>
            </w:r>
            <w:r w:rsidR="00F7294F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  <w:r w:rsidRPr="00792BBA" w:rsidR="00F7294F">
              <w:rPr>
                <w:rFonts w:cs="Arial"/>
                <w:sz w:val="18"/>
                <w:szCs w:val="18"/>
                <w:lang w:val="pl-PL"/>
              </w:rPr>
              <w:t>a spodních rámů oken budovy</w:t>
            </w:r>
            <w:r w:rsidR="00F7294F">
              <w:rPr>
                <w:rFonts w:cs="Arial"/>
                <w:sz w:val="18"/>
                <w:szCs w:val="18"/>
                <w:lang w:val="pl-PL"/>
              </w:rPr>
              <w:t xml:space="preserve"> vždy kolem celé budovy sousedící s nástupišťem (jedná se převážně o výpravní budovy</w:t>
            </w:r>
            <w:r w:rsidR="00847B92">
              <w:rPr>
                <w:rFonts w:cs="Arial"/>
                <w:sz w:val="18"/>
                <w:szCs w:val="18"/>
                <w:lang w:val="pl-PL"/>
              </w:rPr>
              <w:t>).</w:t>
            </w:r>
            <w:r w:rsidR="00F7294F">
              <w:rPr>
                <w:rFonts w:cs="Arial"/>
                <w:sz w:val="18"/>
                <w:szCs w:val="18"/>
                <w:lang w:val="pl-PL"/>
              </w:rPr>
              <w:t xml:space="preserve"> </w:t>
            </w:r>
          </w:p>
        </w:tc>
      </w:tr>
      <w:tr w:rsidRPr="00503C0F" w:rsidR="003D4725" w:rsidTr="03727B7C" w14:paraId="7B146DE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="003D4725" w:rsidP="003D4725" w:rsidRDefault="003D4725" w14:paraId="6E1D6C6A" w14:textId="3ED8F17C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odstranění prachu z otopných těles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="003D4725" w:rsidP="003D4725" w:rsidRDefault="004A6107" w14:paraId="79D4FDAA" w14:textId="78E88B7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="003D4725">
              <w:rPr>
                <w:rFonts w:cs="Arial" w:asciiTheme="majorHAnsi" w:hAnsiTheme="majorHAnsi"/>
                <w:sz w:val="18"/>
                <w:szCs w:val="18"/>
              </w:rPr>
              <w:t>ozumí se odstranění prachu a ulpělých nečistot mokrou cestou ze všech běžně přístupných částí otopného tělesa</w:t>
            </w:r>
            <w:r>
              <w:rPr>
                <w:rFonts w:cs="Arial" w:asciiTheme="majorHAnsi" w:hAnsiTheme="majorHAnsi"/>
                <w:sz w:val="18"/>
                <w:szCs w:val="18"/>
              </w:rPr>
              <w:t>.</w:t>
            </w:r>
            <w:r w:rsidR="003D4725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</w:p>
        </w:tc>
      </w:tr>
      <w:tr w:rsidRPr="00503C0F" w:rsidR="003D4725" w:rsidTr="03727B7C" w14:paraId="7CCE16D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="003D4725" w:rsidP="003D4725" w:rsidRDefault="003D4725" w14:paraId="27BE95CC" w14:textId="71B7E6B2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odstranění</w:t>
            </w:r>
            <w:r w:rsidRPr="0023091B">
              <w:rPr>
                <w:rFonts w:cs="Arial"/>
                <w:b/>
                <w:bCs/>
                <w:sz w:val="18"/>
                <w:szCs w:val="18"/>
              </w:rPr>
              <w:t>/stírání prachu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="003D4725" w:rsidP="003D4725" w:rsidRDefault="004A6107" w14:paraId="55857B0A" w14:textId="362CD80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Pr="00BB5CDD" w:rsidR="003D4725">
              <w:rPr>
                <w:rFonts w:cs="Arial" w:asciiTheme="majorHAnsi" w:hAnsiTheme="majorHAnsi"/>
                <w:sz w:val="18"/>
                <w:szCs w:val="18"/>
              </w:rPr>
              <w:t>ozumí se setření celkových ploch a povrchů suchou prachovkou v určitém místě či výšce tak, aby</w:t>
            </w:r>
            <w:r w:rsidR="003D4725">
              <w:rPr>
                <w:rFonts w:cs="Arial" w:asciiTheme="majorHAnsi" w:hAnsiTheme="majorHAnsi"/>
                <w:sz w:val="18"/>
                <w:szCs w:val="18"/>
              </w:rPr>
              <w:t xml:space="preserve"> byl</w:t>
            </w:r>
            <w:r w:rsidRPr="00BB5CDD" w:rsidR="003D4725">
              <w:rPr>
                <w:rFonts w:cs="Arial" w:asciiTheme="majorHAnsi" w:hAnsiTheme="majorHAnsi"/>
                <w:sz w:val="18"/>
                <w:szCs w:val="18"/>
              </w:rPr>
              <w:t xml:space="preserve"> povrch zbaven prachových částic</w:t>
            </w:r>
            <w:r>
              <w:rPr>
                <w:rFonts w:cs="Arial" w:asciiTheme="majorHAnsi" w:hAnsiTheme="majorHAnsi"/>
                <w:sz w:val="18"/>
                <w:szCs w:val="18"/>
              </w:rPr>
              <w:t>.</w:t>
            </w:r>
          </w:p>
        </w:tc>
      </w:tr>
      <w:tr w:rsidRPr="00503C0F" w:rsidR="003D4725" w:rsidTr="03727B7C" w14:paraId="3CC776E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Borders>
              <w:top w:val="single" w:color="auto" w:sz="2" w:space="0"/>
            </w:tcBorders>
            <w:tcMar/>
            <w:vAlign w:val="center"/>
          </w:tcPr>
          <w:p w:rsidRPr="0023091B" w:rsidR="003D4725" w:rsidP="003D4725" w:rsidRDefault="003D4725" w14:paraId="6EECDAD5" w14:textId="21D5ED82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odstranění žvýkaček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Borders>
              <w:top w:val="single" w:color="auto" w:sz="2" w:space="0"/>
            </w:tcBorders>
            <w:tcMar/>
            <w:vAlign w:val="center"/>
          </w:tcPr>
          <w:p w:rsidRPr="00503C0F" w:rsidR="003D4725" w:rsidP="003D4725" w:rsidRDefault="5CAD5D51" w14:paraId="0F94066F" w14:textId="0D1974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pl-PL"/>
              </w:rPr>
            </w:pPr>
            <w:r w:rsidRPr="177EE432">
              <w:rPr>
                <w:rFonts w:cs="Arial"/>
                <w:sz w:val="18"/>
                <w:szCs w:val="18"/>
              </w:rPr>
              <w:t>R</w:t>
            </w:r>
            <w:r w:rsidRPr="177EE432" w:rsidR="3DDB6393">
              <w:rPr>
                <w:rFonts w:cs="Arial"/>
                <w:sz w:val="18"/>
                <w:szCs w:val="18"/>
              </w:rPr>
              <w:t xml:space="preserve">ozumí se pravidelné mechanické odstraňování žvýkaček z podlah a zařizovacích předmětů, a to i pomocí chemických prostředků. Odstranění žvýkaček je služba úklidu, která probíhá ve vnitřních prostorách a zároveň na zpevněných nástupištích, ostrovních nástupištích a přístupových cestách (asfalt, zámková </w:t>
            </w:r>
            <w:r w:rsidRPr="177EE432" w:rsidR="51350543">
              <w:rPr>
                <w:rFonts w:cs="Arial"/>
                <w:sz w:val="18"/>
                <w:szCs w:val="18"/>
              </w:rPr>
              <w:t>dlažba</w:t>
            </w:r>
            <w:r w:rsidRPr="177EE432" w:rsidR="3DDB6393">
              <w:rPr>
                <w:rFonts w:cs="Arial"/>
                <w:sz w:val="18"/>
                <w:szCs w:val="18"/>
              </w:rPr>
              <w:t xml:space="preserve"> apod.)</w:t>
            </w:r>
            <w:r w:rsidRPr="177EE432">
              <w:rPr>
                <w:rFonts w:cs="Arial"/>
                <w:sz w:val="18"/>
                <w:szCs w:val="18"/>
              </w:rPr>
              <w:t>.</w:t>
            </w:r>
          </w:p>
        </w:tc>
      </w:tr>
      <w:tr w:rsidRPr="00603C38" w:rsidR="003D4725" w:rsidTr="03727B7C" w14:paraId="00076DD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Mar/>
            <w:vAlign w:val="center"/>
          </w:tcPr>
          <w:p w:rsidRPr="00603C38" w:rsidR="003D4725" w:rsidP="003D4725" w:rsidRDefault="003D4725" w14:paraId="6EDC31DE" w14:textId="16BFDA9E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1004D1">
              <w:rPr>
                <w:rFonts w:cs="Arial"/>
                <w:b/>
                <w:bCs/>
                <w:sz w:val="18"/>
                <w:szCs w:val="18"/>
              </w:rPr>
              <w:t>omytí a očištění prachu z hasicích přístrojů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Mar/>
            <w:vAlign w:val="center"/>
          </w:tcPr>
          <w:p w:rsidRPr="001004D1" w:rsidR="003D4725" w:rsidP="003D4725" w:rsidRDefault="004A6107" w14:paraId="1071FD19" w14:textId="769F64C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</w:t>
            </w:r>
            <w:r w:rsidR="003D4725">
              <w:rPr>
                <w:rFonts w:cs="Arial"/>
                <w:sz w:val="18"/>
                <w:szCs w:val="18"/>
              </w:rPr>
              <w:t xml:space="preserve">ozumí se </w:t>
            </w:r>
            <w:r w:rsidRPr="0087348B" w:rsidR="003D4725">
              <w:rPr>
                <w:rFonts w:cs="Arial"/>
                <w:sz w:val="18"/>
                <w:szCs w:val="18"/>
              </w:rPr>
              <w:t>omytí a očištění prachu z hasicích přístrojů</w:t>
            </w:r>
            <w:r w:rsidR="003D4725">
              <w:rPr>
                <w:rFonts w:cs="Arial"/>
                <w:sz w:val="18"/>
                <w:szCs w:val="18"/>
              </w:rPr>
              <w:t>. P</w:t>
            </w:r>
            <w:r w:rsidRPr="001004D1" w:rsidR="003D4725">
              <w:rPr>
                <w:rFonts w:cs="Arial"/>
                <w:sz w:val="18"/>
                <w:szCs w:val="18"/>
              </w:rPr>
              <w:t>ři jakékoliv manipulaci s hasicími přístroji při úklidových pracích (otírání prachu apod.) je nutné uložit tohoto zařízení zpět do původní polohy tak, aby byl čitelný návod k použití zařízení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5CDD" w:rsidTr="03727B7C" w14:paraId="1774735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Mar/>
            <w:vAlign w:val="center"/>
          </w:tcPr>
          <w:p w:rsidRPr="0023091B" w:rsidR="00A45CDD" w:rsidP="003D4725" w:rsidRDefault="00A45CDD" w14:paraId="7BAB6D91" w14:textId="1C94EC74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pohotovost pro případ nadměrného znečištění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Mar/>
            <w:vAlign w:val="center"/>
          </w:tcPr>
          <w:p w:rsidRPr="00BB5CDD" w:rsidR="00A45CDD" w:rsidP="00720866" w:rsidRDefault="004A6107" w14:paraId="7A973FB8" w14:textId="426BBD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="00720866">
              <w:rPr>
                <w:rFonts w:cs="Arial" w:asciiTheme="majorHAnsi" w:hAnsiTheme="majorHAnsi"/>
                <w:sz w:val="18"/>
                <w:szCs w:val="18"/>
              </w:rPr>
              <w:t>ozumí se úklid neočekávaného znečištění, typově spadajícího do pravidelných úklidů. Odstranění znečištění musí být provedeno do stanovené doby určené v Příloze č.6</w:t>
            </w:r>
            <w:r w:rsidR="00FF030C">
              <w:rPr>
                <w:rFonts w:cs="Arial" w:asciiTheme="majorHAnsi" w:hAnsiTheme="majorHAnsi"/>
                <w:sz w:val="18"/>
                <w:szCs w:val="18"/>
              </w:rPr>
              <w:t xml:space="preserve"> Smlouvy</w:t>
            </w:r>
            <w:r w:rsidR="00720866">
              <w:rPr>
                <w:rFonts w:cs="Arial" w:asciiTheme="majorHAnsi" w:hAnsiTheme="majorHAnsi"/>
                <w:sz w:val="18"/>
                <w:szCs w:val="18"/>
              </w:rPr>
              <w:t xml:space="preserve"> – Reakční doby, v kategorii požadavků „Pohotovost pravidelného úklidu“</w:t>
            </w:r>
            <w:r>
              <w:rPr>
                <w:rFonts w:cs="Arial" w:asciiTheme="majorHAnsi" w:hAnsiTheme="majorHAnsi"/>
                <w:sz w:val="18"/>
                <w:szCs w:val="18"/>
              </w:rPr>
              <w:t>.</w:t>
            </w:r>
          </w:p>
        </w:tc>
      </w:tr>
      <w:tr w:rsidR="003D4725" w:rsidTr="03727B7C" w14:paraId="3181CED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Mar/>
            <w:vAlign w:val="center"/>
          </w:tcPr>
          <w:p w:rsidRPr="0023091B" w:rsidR="003D4725" w:rsidP="003D4725" w:rsidRDefault="003D4725" w14:paraId="2450DFEB" w14:textId="2B09857A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3091B">
              <w:rPr>
                <w:rFonts w:cs="Arial"/>
                <w:b/>
                <w:bCs/>
                <w:sz w:val="18"/>
                <w:szCs w:val="18"/>
              </w:rPr>
              <w:t>soustřeďování odpadů z odpad</w:t>
            </w:r>
            <w:r>
              <w:rPr>
                <w:rFonts w:cs="Arial"/>
                <w:b/>
                <w:bCs/>
                <w:sz w:val="18"/>
                <w:szCs w:val="18"/>
              </w:rPr>
              <w:t>k</w:t>
            </w:r>
            <w:r w:rsidRPr="0023091B">
              <w:rPr>
                <w:rFonts w:cs="Arial"/>
                <w:b/>
                <w:bCs/>
                <w:sz w:val="18"/>
                <w:szCs w:val="18"/>
              </w:rPr>
              <w:t>ových nádob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Mar/>
            <w:vAlign w:val="center"/>
          </w:tcPr>
          <w:p w:rsidRPr="00BB5CDD" w:rsidR="003D4725" w:rsidP="3A86EDC7" w:rsidRDefault="52068BBA" w14:paraId="4DAAEE39" w14:textId="39A6A1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 w:rsidRPr="3A86EDC7"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Pr="3A86EDC7" w:rsidR="25E5D8E8">
              <w:rPr>
                <w:rFonts w:cs="Arial" w:asciiTheme="majorHAnsi" w:hAnsiTheme="majorHAnsi"/>
                <w:sz w:val="18"/>
                <w:szCs w:val="18"/>
              </w:rPr>
              <w:t>ozumí se ukládání veškerého odpadu, vzniklého a sesbíraného při provádění služeb včetně jeho třídění (pokud je již tříděn v odpadových nádobách) do shromažďovacích prostředků Správy železnic/Poskytovatele, který bude mít uzavřenou smlouvu na odvoz odpadu s oprávněnou osobou. Manipulace s odpady bude prováděna v souladu se Zákonem o odpadech č. 541/2020 Sb., ve znění pozdějších předpisů, včetně souvisejících předpisů</w:t>
            </w:r>
            <w:r w:rsidRPr="3A86EDC7">
              <w:rPr>
                <w:rFonts w:cs="Arial" w:asciiTheme="majorHAnsi" w:hAnsiTheme="majorHAnsi"/>
                <w:sz w:val="18"/>
                <w:szCs w:val="18"/>
              </w:rPr>
              <w:t>.</w:t>
            </w:r>
            <w:r w:rsidRPr="3A86EDC7" w:rsidR="25E5D8E8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</w:p>
        </w:tc>
      </w:tr>
      <w:tr w:rsidR="744C95F5" w:rsidTr="03727B7C" w14:paraId="2CD79DE6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Mar/>
            <w:vAlign w:val="center"/>
          </w:tcPr>
          <w:p w:rsidR="744C95F5" w:rsidP="744C95F5" w:rsidRDefault="744C95F5" w14:paraId="245ACF67" w14:textId="31578FD6">
            <w:pPr>
              <w:rPr>
                <w:rFonts w:cs="Arial"/>
                <w:b/>
                <w:bCs/>
                <w:sz w:val="18"/>
                <w:szCs w:val="18"/>
              </w:rPr>
            </w:pPr>
            <w:r w:rsidRPr="744C95F5">
              <w:rPr>
                <w:rFonts w:cs="Arial"/>
                <w:b/>
                <w:bCs/>
                <w:sz w:val="18"/>
                <w:szCs w:val="18"/>
              </w:rPr>
              <w:t>strojové čištění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Mar/>
            <w:vAlign w:val="center"/>
          </w:tcPr>
          <w:p w:rsidR="744C95F5" w:rsidP="03727B7C" w:rsidRDefault="744C95F5" w14:paraId="72429D65" w14:textId="1C1AAF94">
            <w:pPr>
              <w:pStyle w:val="Normal"/>
              <w:suppressLineNumbers w:val="0"/>
              <w:bidi w:val="0"/>
              <w:spacing w:before="0" w:beforeAutospacing="off" w:after="200" w:afterAutospacing="off" w:line="276" w:lineRule="auto"/>
              <w:ind w:left="0" w:right="0"/>
              <w:jc w:val="left"/>
              <w:rPr>
                <w:rFonts w:ascii="Verdana" w:hAnsi="Verdana" w:eastAsia="Verdana" w:cs="Verdana"/>
                <w:noProof w:val="0"/>
                <w:sz w:val="18"/>
                <w:szCs w:val="18"/>
                <w:lang w:val="cs-CZ"/>
              </w:rPr>
            </w:pPr>
            <w:r w:rsidRPr="03727B7C" w:rsidR="3490DD01">
              <w:rPr>
                <w:rFonts w:cs="Arial"/>
                <w:sz w:val="18"/>
                <w:szCs w:val="18"/>
              </w:rPr>
              <w:t>Rozumí se úklid velkých ploch, např. čekáren, hal, podchodů, nástupišť, schodišť, kde se k čištění volných ploch používá podlahový automat pro mokrý nebo suchý úklid; součástí tohoto čištění je odstranění hrubých nečistot před samotným čištěním, ať už vysátím či zametením; další součástí tohoto čištění je ruční dočištění ploch, na které se nelze dostat strojem, popř. odsunutí a urovnání mobiliáře viz položka „urovnání lehkého nábytku“. Úklidová společnost bude provozovat čisticí stroje v souladu s návodem k obsluze a bude plně zodpovídat za zajištění požární bezpečnosti při provozování příslušného zařízení.</w:t>
            </w:r>
            <w:r w:rsidRPr="03727B7C" w:rsidR="11341CD0">
              <w:rPr>
                <w:rFonts w:cs="Arial"/>
                <w:sz w:val="18"/>
                <w:szCs w:val="18"/>
              </w:rPr>
              <w:t xml:space="preserve"> </w:t>
            </w:r>
            <w:r w:rsidRPr="03727B7C" w:rsidR="11341CD0">
              <w:rPr>
                <w:rFonts w:cs="Arial"/>
                <w:sz w:val="18"/>
                <w:szCs w:val="18"/>
              </w:rPr>
              <w:t xml:space="preserve">Poskytovatel </w:t>
            </w:r>
            <w:r w:rsidRPr="03727B7C" w:rsidR="70FC59E5">
              <w:rPr>
                <w:rFonts w:ascii="Verdana" w:hAnsi="Verdana" w:eastAsia="Verdana" w:cs="Verdana"/>
                <w:noProof w:val="0"/>
                <w:sz w:val="18"/>
                <w:szCs w:val="18"/>
                <w:lang w:val="cs-CZ"/>
              </w:rPr>
              <w:t>bude</w:t>
            </w:r>
            <w:r w:rsidRPr="03727B7C" w:rsidR="11341CD0">
              <w:rPr>
                <w:rFonts w:ascii="Verdana" w:hAnsi="Verdana" w:eastAsia="Verdana" w:cs="Verdana"/>
                <w:noProof w:val="0"/>
                <w:sz w:val="18"/>
                <w:szCs w:val="18"/>
                <w:lang w:val="cs-CZ"/>
              </w:rPr>
              <w:t xml:space="preserve"> používat stroje </w:t>
            </w:r>
            <w:r w:rsidRPr="03727B7C" w:rsidR="11341CD0">
              <w:rPr>
                <w:rFonts w:ascii="Verdana" w:hAnsi="Verdana" w:eastAsia="Verdana" w:cs="Verdana"/>
                <w:noProof w:val="0"/>
                <w:sz w:val="18"/>
                <w:szCs w:val="18"/>
                <w:lang w:val="cs-CZ"/>
              </w:rPr>
              <w:t xml:space="preserve">odpovídající velikosti a dispozici čištěných prostor. Zvolená </w:t>
            </w:r>
            <w:r w:rsidRPr="03727B7C" w:rsidR="35D23154">
              <w:rPr>
                <w:rFonts w:ascii="Verdana" w:hAnsi="Verdana" w:eastAsia="Verdana" w:cs="Verdana"/>
                <w:noProof w:val="0"/>
                <w:sz w:val="18"/>
                <w:szCs w:val="18"/>
                <w:lang w:val="cs-CZ"/>
              </w:rPr>
              <w:t xml:space="preserve">pracovní </w:t>
            </w:r>
            <w:r w:rsidRPr="03727B7C" w:rsidR="11341CD0">
              <w:rPr>
                <w:rFonts w:ascii="Verdana" w:hAnsi="Verdana" w:eastAsia="Verdana" w:cs="Verdana"/>
                <w:noProof w:val="0"/>
                <w:sz w:val="18"/>
                <w:szCs w:val="18"/>
                <w:lang w:val="cs-CZ"/>
              </w:rPr>
              <w:t xml:space="preserve">šířka </w:t>
            </w:r>
            <w:r w:rsidRPr="03727B7C" w:rsidR="09EB61D1">
              <w:rPr>
                <w:rFonts w:cs="Arial"/>
                <w:sz w:val="18"/>
                <w:szCs w:val="18"/>
              </w:rPr>
              <w:t>stroje</w:t>
            </w:r>
            <w:r w:rsidRPr="03727B7C" w:rsidR="11341CD0">
              <w:rPr>
                <w:rFonts w:ascii="Verdana" w:hAnsi="Verdana" w:eastAsia="Verdana" w:cs="Verdana"/>
                <w:noProof w:val="0"/>
                <w:sz w:val="18"/>
                <w:szCs w:val="18"/>
                <w:lang w:val="cs-CZ"/>
              </w:rPr>
              <w:t xml:space="preserve"> musí umožňovat efektivní provedení úklidu při zachování požadované kvality</w:t>
            </w:r>
            <w:r w:rsidRPr="03727B7C" w:rsidR="14DA7C91">
              <w:rPr>
                <w:rFonts w:ascii="Verdana" w:hAnsi="Verdana" w:eastAsia="Verdana" w:cs="Verdana"/>
                <w:noProof w:val="0"/>
                <w:sz w:val="18"/>
                <w:szCs w:val="18"/>
                <w:lang w:val="cs-CZ"/>
              </w:rPr>
              <w:t>.</w:t>
            </w:r>
          </w:p>
        </w:tc>
      </w:tr>
      <w:tr w:rsidR="003D4725" w:rsidTr="03727B7C" w14:paraId="6A9F44E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Mar/>
            <w:vAlign w:val="center"/>
          </w:tcPr>
          <w:p w:rsidR="003D4725" w:rsidP="00A96E3A" w:rsidRDefault="003D4725" w14:paraId="665C1093" w14:textId="6E5CD1D2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4E2E24">
              <w:rPr>
                <w:rFonts w:cs="Arial"/>
                <w:b/>
                <w:bCs/>
                <w:sz w:val="18"/>
                <w:szCs w:val="18"/>
              </w:rPr>
              <w:t>úklid chodníků a ostatních přilehlých komunikací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Mar/>
            <w:vAlign w:val="center"/>
          </w:tcPr>
          <w:p w:rsidRPr="00BB5CDD" w:rsidR="003D4725" w:rsidP="59FB49DE" w:rsidRDefault="39546620" w14:paraId="74F4B3B6" w14:textId="7BFCFF2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szCs w:val="18"/>
              </w:rPr>
            </w:pPr>
            <w:r w:rsidRPr="744C95F5"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Pr="744C95F5" w:rsidR="19EB2240">
              <w:rPr>
                <w:rFonts w:cs="Arial" w:asciiTheme="majorHAnsi" w:hAnsiTheme="majorHAnsi"/>
                <w:sz w:val="18"/>
                <w:szCs w:val="18"/>
              </w:rPr>
              <w:t xml:space="preserve">ozumí se ruční či strojní zametení pěších </w:t>
            </w:r>
            <w:r w:rsidRPr="744C95F5" w:rsidR="0145B84D">
              <w:rPr>
                <w:rFonts w:cs="Arial" w:asciiTheme="majorHAnsi" w:hAnsiTheme="majorHAnsi"/>
                <w:sz w:val="18"/>
                <w:szCs w:val="18"/>
              </w:rPr>
              <w:t>komunikací – chodníků</w:t>
            </w:r>
            <w:r w:rsidRPr="744C95F5" w:rsidR="19EB2240">
              <w:rPr>
                <w:rFonts w:cs="Arial" w:asciiTheme="majorHAnsi" w:hAnsiTheme="majorHAnsi"/>
                <w:sz w:val="18"/>
                <w:szCs w:val="18"/>
              </w:rPr>
              <w:t xml:space="preserve"> a odstranění hrubých nečistot, včetně odvozu sebraného materiálu, odstranění zeleně na patě objektů</w:t>
            </w:r>
            <w:r w:rsidRPr="744C95F5" w:rsidR="1B9C4459">
              <w:rPr>
                <w:rFonts w:cs="Arial" w:asciiTheme="majorHAnsi" w:hAnsiTheme="majorHAnsi"/>
                <w:sz w:val="18"/>
                <w:szCs w:val="18"/>
              </w:rPr>
              <w:t>.</w:t>
            </w:r>
            <w:r w:rsidRPr="744C95F5" w:rsidR="19EB2240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  <w:r w:rsidRPr="744C95F5" w:rsidR="1B9C4459">
              <w:rPr>
                <w:rFonts w:cs="Arial" w:asciiTheme="majorHAnsi" w:hAnsiTheme="majorHAnsi"/>
                <w:sz w:val="18"/>
                <w:szCs w:val="18"/>
              </w:rPr>
              <w:t xml:space="preserve"> Odstranění nežádoucí náletové vegetace, plevelů a travin prorůstajících povrchy, včetně odstranění spadaného listí.</w:t>
            </w:r>
            <w:r w:rsidRPr="744C95F5" w:rsidR="1F46C0EF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  <w:r w:rsidRPr="744C95F5" w:rsidR="1F46C0EF">
              <w:rPr>
                <w:rFonts w:eastAsia="Verdana" w:cs="Verdana"/>
                <w:sz w:val="18"/>
                <w:szCs w:val="18"/>
              </w:rPr>
              <w:t>Dále</w:t>
            </w:r>
            <w:r w:rsidRPr="744C95F5" w:rsidR="536CE733">
              <w:rPr>
                <w:rFonts w:eastAsia="Verdana" w:cs="Verdana"/>
                <w:sz w:val="18"/>
                <w:szCs w:val="18"/>
              </w:rPr>
              <w:t xml:space="preserve"> odstranění</w:t>
            </w:r>
            <w:r w:rsidRPr="744C95F5" w:rsidR="1F46C0EF">
              <w:rPr>
                <w:rFonts w:eastAsia="Verdana" w:cs="Verdana"/>
                <w:sz w:val="18"/>
                <w:szCs w:val="18"/>
              </w:rPr>
              <w:t xml:space="preserve"> lokální</w:t>
            </w:r>
            <w:r w:rsidRPr="744C95F5" w:rsidR="6157FE46">
              <w:rPr>
                <w:rFonts w:eastAsia="Verdana" w:cs="Verdana"/>
                <w:sz w:val="18"/>
                <w:szCs w:val="18"/>
              </w:rPr>
              <w:t>ho</w:t>
            </w:r>
            <w:r w:rsidRPr="744C95F5" w:rsidR="1F46C0EF">
              <w:rPr>
                <w:rFonts w:eastAsia="Verdana" w:cs="Verdana"/>
                <w:sz w:val="18"/>
                <w:szCs w:val="18"/>
              </w:rPr>
              <w:t xml:space="preserve"> znečištění mokrou cestou (např. skvrn od rozlitých nápojů).</w:t>
            </w:r>
          </w:p>
        </w:tc>
      </w:tr>
      <w:tr w:rsidR="003D4725" w:rsidTr="03727B7C" w14:paraId="07BB337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Mar/>
            <w:vAlign w:val="center"/>
          </w:tcPr>
          <w:p w:rsidR="003D4725" w:rsidP="003D4725" w:rsidRDefault="003D4725" w14:paraId="6DEAFDFA" w14:textId="5DBCAB38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úklid </w:t>
            </w:r>
            <w:r w:rsidRPr="004E2E24">
              <w:rPr>
                <w:rFonts w:cs="Arial"/>
                <w:b/>
                <w:bCs/>
                <w:sz w:val="18"/>
                <w:szCs w:val="18"/>
              </w:rPr>
              <w:t>kolejiště v železniční stanici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Mar/>
            <w:vAlign w:val="center"/>
          </w:tcPr>
          <w:p w:rsidRPr="00BB5CDD" w:rsidR="003D4725" w:rsidP="003D4725" w:rsidRDefault="004A6107" w14:paraId="6B1E62A5" w14:textId="6090AE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Pr="00BB5CDD" w:rsidR="003D4725">
              <w:rPr>
                <w:rFonts w:cs="Arial" w:asciiTheme="majorHAnsi" w:hAnsiTheme="majorHAnsi"/>
                <w:sz w:val="18"/>
                <w:szCs w:val="18"/>
              </w:rPr>
              <w:t>ozumí se úklid veškerých odpadků</w:t>
            </w:r>
            <w:r w:rsidR="003D4725">
              <w:rPr>
                <w:rFonts w:cs="Arial" w:asciiTheme="majorHAnsi" w:hAnsiTheme="majorHAnsi"/>
                <w:sz w:val="18"/>
                <w:szCs w:val="18"/>
              </w:rPr>
              <w:t>, včetně nedopalků od cigaret,</w:t>
            </w:r>
            <w:r w:rsidRPr="00BB5CDD" w:rsidR="003D4725">
              <w:rPr>
                <w:rFonts w:cs="Arial" w:asciiTheme="majorHAnsi" w:hAnsiTheme="majorHAnsi"/>
                <w:sz w:val="18"/>
                <w:szCs w:val="18"/>
              </w:rPr>
              <w:t xml:space="preserve"> nacházejících se v kolejišti v celém rozsahu železniční stanice, vymezeném prostorem nástupiště a ostrovními nástupišti</w:t>
            </w:r>
            <w:r>
              <w:rPr>
                <w:rFonts w:cs="Arial" w:asciiTheme="majorHAnsi" w:hAnsiTheme="majorHAnsi"/>
                <w:sz w:val="18"/>
                <w:szCs w:val="18"/>
              </w:rPr>
              <w:t>.</w:t>
            </w:r>
          </w:p>
        </w:tc>
      </w:tr>
      <w:tr w:rsidR="003D4725" w:rsidTr="03727B7C" w14:paraId="74762E6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Mar/>
            <w:vAlign w:val="center"/>
          </w:tcPr>
          <w:p w:rsidRPr="0023091B" w:rsidR="003D4725" w:rsidP="003D4725" w:rsidRDefault="003D4725" w14:paraId="2B4CFABE" w14:textId="1689D779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úklid nástupišť, včetně ostrovních nástupišť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Mar/>
            <w:vAlign w:val="center"/>
          </w:tcPr>
          <w:p w:rsidRPr="00BB5CDD" w:rsidR="003D4725" w:rsidP="59FB49DE" w:rsidRDefault="70323BD7" w14:paraId="433C1ECB" w14:textId="3693DCF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 w:rsidRPr="3E560F11"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Pr="3E560F11" w:rsidR="23EFC10D">
              <w:rPr>
                <w:rFonts w:cs="Arial" w:asciiTheme="majorHAnsi" w:hAnsiTheme="majorHAnsi"/>
                <w:sz w:val="18"/>
                <w:szCs w:val="18"/>
              </w:rPr>
              <w:t>ozumí se ruční či strojní zametení</w:t>
            </w:r>
            <w:r w:rsidRPr="3E560F11" w:rsidR="205886B3">
              <w:rPr>
                <w:rFonts w:cs="Arial" w:asciiTheme="majorHAnsi" w:hAnsiTheme="majorHAnsi"/>
                <w:sz w:val="18"/>
                <w:szCs w:val="18"/>
              </w:rPr>
              <w:t>/čištění (dle povrchu)</w:t>
            </w:r>
            <w:r w:rsidRPr="3E560F11" w:rsidR="23EFC10D">
              <w:rPr>
                <w:rFonts w:cs="Arial" w:asciiTheme="majorHAnsi" w:hAnsiTheme="majorHAnsi"/>
                <w:sz w:val="18"/>
                <w:szCs w:val="18"/>
              </w:rPr>
              <w:t>, odstranění hrubých nečistot, včetně odvozu sebraného materiálu, odstranění zeleně na patě objektů</w:t>
            </w:r>
            <w:r w:rsidRPr="3E560F11" w:rsidR="3E13F6AC">
              <w:rPr>
                <w:rFonts w:cs="Arial" w:asciiTheme="majorHAnsi" w:hAnsiTheme="majorHAnsi"/>
                <w:sz w:val="18"/>
                <w:szCs w:val="18"/>
              </w:rPr>
              <w:t>.</w:t>
            </w:r>
            <w:r w:rsidRPr="3E560F11" w:rsidR="23EFC10D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  <w:r w:rsidRPr="3E560F11" w:rsidR="3E13F6AC">
              <w:rPr>
                <w:rFonts w:cs="Arial" w:asciiTheme="majorHAnsi" w:hAnsiTheme="majorHAnsi"/>
                <w:sz w:val="18"/>
                <w:szCs w:val="18"/>
              </w:rPr>
              <w:t>Odstranění nežádoucí náletové vegetace, plevelů a travin prorůstajících povrchy, včetně odstranění spadaného listí.</w:t>
            </w:r>
            <w:r w:rsidRPr="3E560F11" w:rsidR="2DA68923">
              <w:rPr>
                <w:rFonts w:cs="Arial" w:asciiTheme="majorHAnsi" w:hAnsiTheme="majorHAnsi"/>
                <w:sz w:val="18"/>
                <w:szCs w:val="18"/>
              </w:rPr>
              <w:t xml:space="preserve"> Dále</w:t>
            </w:r>
            <w:r w:rsidRPr="3E560F11" w:rsidR="4B3B15DD">
              <w:rPr>
                <w:rFonts w:cs="Arial" w:asciiTheme="majorHAnsi" w:hAnsiTheme="majorHAnsi"/>
                <w:sz w:val="18"/>
                <w:szCs w:val="18"/>
              </w:rPr>
              <w:t xml:space="preserve"> odstranění</w:t>
            </w:r>
            <w:r w:rsidRPr="3E560F11" w:rsidR="2DA68923">
              <w:rPr>
                <w:rFonts w:cs="Arial" w:asciiTheme="majorHAnsi" w:hAnsiTheme="majorHAnsi"/>
                <w:sz w:val="18"/>
                <w:szCs w:val="18"/>
              </w:rPr>
              <w:t xml:space="preserve"> lokální</w:t>
            </w:r>
            <w:r w:rsidRPr="3E560F11" w:rsidR="2C5153E0">
              <w:rPr>
                <w:rFonts w:cs="Arial" w:asciiTheme="majorHAnsi" w:hAnsiTheme="majorHAnsi"/>
                <w:sz w:val="18"/>
                <w:szCs w:val="18"/>
              </w:rPr>
              <w:t>ho</w:t>
            </w:r>
            <w:r w:rsidRPr="3E560F11" w:rsidR="2DA68923">
              <w:rPr>
                <w:rFonts w:cs="Arial" w:asciiTheme="majorHAnsi" w:hAnsiTheme="majorHAnsi"/>
                <w:sz w:val="18"/>
                <w:szCs w:val="18"/>
              </w:rPr>
              <w:t xml:space="preserve"> znečištění mokrou cestou (např. skvrn od rozlitých nápojů).</w:t>
            </w:r>
          </w:p>
        </w:tc>
      </w:tr>
      <w:tr w:rsidR="00C10118" w:rsidTr="03727B7C" w14:paraId="32DBB336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Mar/>
            <w:vAlign w:val="center"/>
          </w:tcPr>
          <w:p w:rsidR="00C10118" w:rsidP="003D4725" w:rsidRDefault="5B807706" w14:paraId="5C8E1DE4" w14:textId="688DF4AD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3E560F11">
              <w:rPr>
                <w:rFonts w:cs="Arial"/>
                <w:b/>
                <w:bCs/>
                <w:sz w:val="18"/>
                <w:szCs w:val="18"/>
              </w:rPr>
              <w:t>ú</w:t>
            </w:r>
            <w:r w:rsidRPr="3E560F11" w:rsidR="5F195673">
              <w:rPr>
                <w:rFonts w:cs="Arial"/>
                <w:b/>
                <w:bCs/>
                <w:sz w:val="18"/>
                <w:szCs w:val="18"/>
              </w:rPr>
              <w:t xml:space="preserve">klid </w:t>
            </w:r>
            <w:r w:rsidRPr="3E560F11" w:rsidR="08CC2F40">
              <w:rPr>
                <w:rFonts w:cs="Arial"/>
                <w:b/>
                <w:bCs/>
                <w:sz w:val="18"/>
                <w:szCs w:val="18"/>
              </w:rPr>
              <w:t xml:space="preserve">mobilních zdvihacích </w:t>
            </w:r>
            <w:r w:rsidRPr="3E560F11" w:rsidR="5F195673">
              <w:rPr>
                <w:rFonts w:cs="Arial"/>
                <w:b/>
                <w:bCs/>
                <w:sz w:val="18"/>
                <w:szCs w:val="18"/>
              </w:rPr>
              <w:t>plošin</w:t>
            </w:r>
            <w:r w:rsidRPr="3E560F11" w:rsidR="159E2860">
              <w:rPr>
                <w:rFonts w:cs="Arial"/>
                <w:b/>
                <w:bCs/>
                <w:sz w:val="18"/>
                <w:szCs w:val="18"/>
              </w:rPr>
              <w:t xml:space="preserve"> OOSPO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Mar/>
            <w:vAlign w:val="center"/>
          </w:tcPr>
          <w:p w:rsidRPr="00823FEF" w:rsidR="00C10118" w:rsidP="108F6639" w:rsidRDefault="00ABA5B4" w14:paraId="531DA1F9" w14:textId="1238B06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  <w:highlight w:val="yellow"/>
              </w:rPr>
            </w:pPr>
            <w:r w:rsidRPr="3E560F11">
              <w:rPr>
                <w:rFonts w:cs="Arial" w:asciiTheme="majorHAnsi" w:hAnsiTheme="majorHAnsi"/>
                <w:sz w:val="18"/>
                <w:szCs w:val="18"/>
              </w:rPr>
              <w:t xml:space="preserve">Rozumí </w:t>
            </w:r>
            <w:r w:rsidRPr="3E560F11" w:rsidR="549D15FE">
              <w:rPr>
                <w:rFonts w:cs="Arial" w:asciiTheme="majorHAnsi" w:hAnsiTheme="majorHAnsi"/>
                <w:sz w:val="18"/>
                <w:szCs w:val="18"/>
              </w:rPr>
              <w:t>se setření veškerých madel, dotykových ploch a přístupných nemechanických částí vlhkou utěrkou s použitím běžného neagresivního čisticího prostředku, dále zametení nečistot a setření nájezdové plochy.</w:t>
            </w:r>
            <w:r w:rsidRPr="3E560F11" w:rsidR="0D098300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</w:p>
        </w:tc>
      </w:tr>
      <w:tr w:rsidR="48FC1B9B" w:rsidTr="03727B7C" w14:paraId="1785E363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Mar/>
            <w:vAlign w:val="center"/>
          </w:tcPr>
          <w:p w:rsidR="48FC1B9B" w:rsidP="48FC1B9B" w:rsidRDefault="48FC1B9B" w14:paraId="3C959473" w14:textId="1C9D4992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48FC1B9B">
              <w:rPr>
                <w:rFonts w:cs="Arial"/>
                <w:b/>
                <w:bCs/>
                <w:sz w:val="18"/>
                <w:szCs w:val="18"/>
              </w:rPr>
              <w:t>úklid podchodů včetně přilehlých schodišť a výtahů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Mar/>
            <w:vAlign w:val="center"/>
          </w:tcPr>
          <w:p w:rsidR="48FC1B9B" w:rsidP="48FC1B9B" w:rsidRDefault="48FC1B9B" w14:paraId="19A1074D" w14:textId="72FC3DD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 w:rsidRPr="48FC1B9B">
              <w:rPr>
                <w:rFonts w:cs="Arial" w:asciiTheme="majorHAnsi" w:hAnsiTheme="majorHAnsi"/>
                <w:sz w:val="18"/>
                <w:szCs w:val="18"/>
              </w:rPr>
              <w:t xml:space="preserve">Rozumí se ruční či strojní </w:t>
            </w:r>
            <w:r w:rsidRPr="48FC1B9B">
              <w:rPr>
                <w:rFonts w:cs="Arial"/>
                <w:sz w:val="18"/>
                <w:szCs w:val="18"/>
              </w:rPr>
              <w:t>čištění veškerých podlahových ploch, povrchů stěn a zábradlí mokrou cestou.  Dále ometení svítidel, odstranění pavučin ze svítidel, zdí, stěn podchodu, schodišť a ve výtazích. Povrch musí být zbaven veškerých hrubých nečistot, nálepek, žvýkaček, šmouh. V případě, že je podél schodiště umístěn čisticí žlábek, je povinností zaměstnanců Poskytovatele jej k odklízení smetků využívat. Úklid podchodu mokrou cestou se neprovádí při teplotě pod bodem mrazu.</w:t>
            </w:r>
          </w:p>
        </w:tc>
      </w:tr>
      <w:tr w:rsidR="003D4725" w:rsidTr="03727B7C" w14:paraId="5032447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Mar/>
            <w:vAlign w:val="center"/>
          </w:tcPr>
          <w:p w:rsidRPr="0023091B" w:rsidR="003D4725" w:rsidP="003D4725" w:rsidRDefault="003D4725" w14:paraId="6E728A63" w14:textId="26EEDB6A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úklid přilehlých komunikací (ploch určených pro parkování)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Mar/>
            <w:vAlign w:val="center"/>
          </w:tcPr>
          <w:p w:rsidRPr="00BB5CDD" w:rsidR="003D4725" w:rsidP="003D4725" w:rsidRDefault="004A6107" w14:paraId="3B33E057" w14:textId="17FD03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Pr="00BB5CDD" w:rsidR="003D4725">
              <w:rPr>
                <w:rFonts w:cs="Arial" w:asciiTheme="majorHAnsi" w:hAnsiTheme="majorHAnsi"/>
                <w:sz w:val="18"/>
                <w:szCs w:val="18"/>
              </w:rPr>
              <w:t xml:space="preserve">ozumí se </w:t>
            </w:r>
            <w:r w:rsidR="003D4725">
              <w:rPr>
                <w:rFonts w:cs="Arial" w:asciiTheme="majorHAnsi" w:hAnsiTheme="majorHAnsi"/>
                <w:sz w:val="18"/>
                <w:szCs w:val="18"/>
              </w:rPr>
              <w:t xml:space="preserve">ruční či strojní zametení ploch určených pro parkování motorových vozidel, </w:t>
            </w:r>
            <w:r w:rsidRPr="00BB5CDD" w:rsidR="003D4725">
              <w:rPr>
                <w:rFonts w:cs="Arial" w:asciiTheme="majorHAnsi" w:hAnsiTheme="majorHAnsi"/>
                <w:sz w:val="18"/>
                <w:szCs w:val="18"/>
              </w:rPr>
              <w:t xml:space="preserve">odstranění </w:t>
            </w:r>
            <w:r w:rsidR="003D4725">
              <w:rPr>
                <w:rFonts w:cs="Arial" w:asciiTheme="majorHAnsi" w:hAnsiTheme="majorHAnsi"/>
                <w:sz w:val="18"/>
                <w:szCs w:val="18"/>
              </w:rPr>
              <w:t>hrubých nečistot</w:t>
            </w:r>
            <w:r w:rsidRPr="00BB5CDD" w:rsidR="003D4725">
              <w:rPr>
                <w:rFonts w:cs="Arial" w:asciiTheme="majorHAnsi" w:hAnsiTheme="majorHAnsi"/>
                <w:sz w:val="18"/>
                <w:szCs w:val="18"/>
              </w:rPr>
              <w:t>, včetně</w:t>
            </w:r>
            <w:r w:rsidR="003D4725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  <w:r w:rsidRPr="00BB5CDD" w:rsidR="003D4725">
              <w:rPr>
                <w:rFonts w:cs="Arial" w:asciiTheme="majorHAnsi" w:hAnsiTheme="majorHAnsi"/>
                <w:sz w:val="18"/>
                <w:szCs w:val="18"/>
              </w:rPr>
              <w:t>odvozu sebraného materiálu, odstranění náletové vegetace</w:t>
            </w:r>
            <w:r w:rsidR="003D4725">
              <w:rPr>
                <w:rFonts w:cs="Arial" w:asciiTheme="majorHAnsi" w:hAnsiTheme="majorHAnsi"/>
                <w:sz w:val="18"/>
                <w:szCs w:val="18"/>
              </w:rPr>
              <w:t xml:space="preserve"> a listí</w:t>
            </w:r>
            <w:r>
              <w:rPr>
                <w:rFonts w:cs="Arial" w:asciiTheme="majorHAnsi" w:hAnsiTheme="majorHAnsi"/>
                <w:sz w:val="18"/>
                <w:szCs w:val="18"/>
              </w:rPr>
              <w:t>.</w:t>
            </w:r>
          </w:p>
        </w:tc>
      </w:tr>
      <w:tr w:rsidR="003D4725" w:rsidTr="03727B7C" w14:paraId="694DDD5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Mar/>
            <w:vAlign w:val="center"/>
          </w:tcPr>
          <w:p w:rsidRPr="0023091B" w:rsidR="003D4725" w:rsidP="003D4725" w:rsidRDefault="003D4725" w14:paraId="23387B57" w14:textId="7E7B9A86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3091B">
              <w:rPr>
                <w:rFonts w:cs="Arial"/>
                <w:b/>
                <w:bCs/>
                <w:sz w:val="18"/>
                <w:szCs w:val="18"/>
              </w:rPr>
              <w:t>umytí dveří, madel a zábradlí</w:t>
            </w:r>
            <w:r w:rsidRPr="0023091B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Mar/>
            <w:vAlign w:val="center"/>
          </w:tcPr>
          <w:p w:rsidRPr="0023091B" w:rsidR="003D4725" w:rsidP="003D4725" w:rsidRDefault="004A6107" w14:paraId="48E08B53" w14:textId="384DCC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J</w:t>
            </w:r>
            <w:r w:rsidRPr="00BB5CDD" w:rsidR="003D4725">
              <w:rPr>
                <w:rFonts w:cs="Arial" w:asciiTheme="majorHAnsi" w:hAnsiTheme="majorHAnsi"/>
                <w:sz w:val="18"/>
                <w:szCs w:val="18"/>
              </w:rPr>
              <w:t>e umytí celé plochy madel, zábradlí a dveří z obou stran včetně hran a zárubní</w:t>
            </w:r>
            <w:r>
              <w:rPr>
                <w:rFonts w:cs="Arial" w:asciiTheme="majorHAnsi" w:hAnsiTheme="majorHAnsi"/>
                <w:sz w:val="18"/>
                <w:szCs w:val="18"/>
              </w:rPr>
              <w:t>.</w:t>
            </w:r>
            <w:r w:rsidRPr="00BB5CDD" w:rsidR="003D4725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</w:p>
        </w:tc>
      </w:tr>
      <w:tr w:rsidR="003D4725" w:rsidTr="03727B7C" w14:paraId="3C27CFC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Mar/>
            <w:vAlign w:val="center"/>
          </w:tcPr>
          <w:p w:rsidR="003D4725" w:rsidP="003D4725" w:rsidRDefault="003D4725" w14:paraId="6B3266C4" w14:textId="1C2D2DC4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603C38">
              <w:rPr>
                <w:rFonts w:cs="Arial"/>
                <w:b/>
                <w:bCs/>
                <w:sz w:val="18"/>
                <w:szCs w:val="18"/>
              </w:rPr>
              <w:t xml:space="preserve">umytí a vyleštění prosklených </w:t>
            </w:r>
            <w:proofErr w:type="gramStart"/>
            <w:r w:rsidRPr="00603C38">
              <w:rPr>
                <w:rFonts w:cs="Arial"/>
                <w:b/>
                <w:bCs/>
                <w:sz w:val="18"/>
                <w:szCs w:val="18"/>
              </w:rPr>
              <w:t>ploch - bez</w:t>
            </w:r>
            <w:proofErr w:type="gramEnd"/>
            <w:r w:rsidRPr="00603C38">
              <w:rPr>
                <w:rFonts w:cs="Arial"/>
                <w:b/>
                <w:bCs/>
                <w:sz w:val="18"/>
                <w:szCs w:val="18"/>
              </w:rPr>
              <w:t xml:space="preserve"> výškových prací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Mar/>
            <w:vAlign w:val="center"/>
          </w:tcPr>
          <w:p w:rsidR="003D4725" w:rsidP="003D4725" w:rsidRDefault="004A6107" w14:paraId="079D6491" w14:textId="55FD07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</w:t>
            </w:r>
            <w:r w:rsidRPr="001004D1" w:rsidR="003D4725">
              <w:rPr>
                <w:rFonts w:cs="Arial"/>
                <w:sz w:val="18"/>
                <w:szCs w:val="18"/>
              </w:rPr>
              <w:t>ozumí se vlhké setření otisků prstů (vlhké, či pomocí chemických prostředků) a odstranění šmouh či přebytku konzervační látky, a to suchým způsobem za účelem dosažení lesku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C5B47" w:rsidTr="03727B7C" w14:paraId="10655A5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Mar/>
            <w:vAlign w:val="center"/>
          </w:tcPr>
          <w:p w:rsidRPr="00603C38" w:rsidR="004C5B47" w:rsidP="004C5B47" w:rsidRDefault="004C5B47" w14:paraId="2C74C349" w14:textId="18D17692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umytí a vyčištění přepadů u umyvadel a dřezů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Mar/>
            <w:vAlign w:val="center"/>
          </w:tcPr>
          <w:p w:rsidR="004C5B47" w:rsidP="004C5B47" w:rsidRDefault="004C5B47" w14:paraId="16748D81" w14:textId="36BE90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EA5991">
              <w:rPr>
                <w:rFonts w:cs="Arial" w:asciiTheme="majorHAnsi" w:hAnsiTheme="majorHAnsi"/>
                <w:sz w:val="18"/>
                <w:szCs w:val="18"/>
              </w:rPr>
              <w:t>Rozumí se vyčištění</w:t>
            </w:r>
            <w:r>
              <w:rPr>
                <w:rFonts w:cs="Arial" w:asciiTheme="majorHAnsi" w:hAnsiTheme="majorHAnsi"/>
                <w:sz w:val="18"/>
                <w:szCs w:val="18"/>
              </w:rPr>
              <w:t xml:space="preserve"> od veškerých nečistot, usazenin (zbytků jídla apod.) a šlemu u viditelných částí</w:t>
            </w:r>
            <w:r w:rsidRPr="00EA5991">
              <w:rPr>
                <w:rFonts w:cs="Arial" w:asciiTheme="majorHAnsi" w:hAnsiTheme="majorHAnsi"/>
                <w:sz w:val="18"/>
                <w:szCs w:val="18"/>
              </w:rPr>
              <w:t xml:space="preserve"> přepad</w:t>
            </w:r>
            <w:r>
              <w:rPr>
                <w:rFonts w:cs="Arial" w:asciiTheme="majorHAnsi" w:hAnsiTheme="majorHAnsi"/>
                <w:sz w:val="18"/>
                <w:szCs w:val="18"/>
              </w:rPr>
              <w:t>ů</w:t>
            </w:r>
            <w:r w:rsidRPr="00EA5991">
              <w:rPr>
                <w:rFonts w:cs="Arial" w:asciiTheme="majorHAnsi" w:hAnsiTheme="majorHAnsi"/>
                <w:sz w:val="18"/>
                <w:szCs w:val="18"/>
              </w:rPr>
              <w:t xml:space="preserve"> u umyvadel a kuchyňských dřezů, který je viditelný při běžných činnostech</w:t>
            </w:r>
            <w:r>
              <w:rPr>
                <w:rFonts w:cs="Arial" w:asciiTheme="majorHAnsi" w:hAnsiTheme="majorHAnsi"/>
                <w:sz w:val="18"/>
                <w:szCs w:val="18"/>
              </w:rPr>
              <w:t>,</w:t>
            </w:r>
            <w:r w:rsidRPr="00EA5991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  <w:r>
              <w:rPr>
                <w:rFonts w:cs="Arial" w:asciiTheme="majorHAnsi" w:hAnsiTheme="majorHAnsi"/>
                <w:sz w:val="18"/>
                <w:szCs w:val="18"/>
              </w:rPr>
              <w:t>v</w:t>
            </w:r>
            <w:r w:rsidRPr="00EA5991">
              <w:rPr>
                <w:rFonts w:cs="Arial" w:asciiTheme="majorHAnsi" w:hAnsiTheme="majorHAnsi"/>
                <w:sz w:val="18"/>
                <w:szCs w:val="18"/>
              </w:rPr>
              <w:t xml:space="preserve"> případě dřezu s odkapávačem se jedná o odtok odkapané vody.</w:t>
            </w:r>
          </w:p>
        </w:tc>
      </w:tr>
      <w:tr w:rsidR="004C5B47" w:rsidTr="03727B7C" w14:paraId="0364BC5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Mar/>
            <w:vAlign w:val="center"/>
          </w:tcPr>
          <w:p w:rsidRPr="00603C38" w:rsidR="004C5B47" w:rsidP="004C5B47" w:rsidRDefault="004C5B47" w14:paraId="71DB241B" w14:textId="71FE89B0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umytí mikrovlnné a pečící trouby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Mar/>
            <w:vAlign w:val="center"/>
          </w:tcPr>
          <w:p w:rsidR="004C5B47" w:rsidP="004C5B47" w:rsidRDefault="004C5B47" w14:paraId="7F0524E1" w14:textId="4CF51AC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Rozumí se umytí veškerých běžně přístupných vnitřních a vnějších ploch.</w:t>
            </w:r>
          </w:p>
        </w:tc>
      </w:tr>
      <w:tr w:rsidR="004C5B47" w:rsidTr="03727B7C" w14:paraId="4508834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Mar/>
            <w:vAlign w:val="center"/>
          </w:tcPr>
          <w:p w:rsidR="004C5B47" w:rsidP="004C5B47" w:rsidRDefault="004C5B47" w14:paraId="5E5B4C4D" w14:textId="3A9815EE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urovnání lehkého nábytku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Mar/>
            <w:vAlign w:val="center"/>
          </w:tcPr>
          <w:p w:rsidR="004C5B47" w:rsidP="004C5B47" w:rsidRDefault="004C5B47" w14:paraId="6F8B1098" w14:textId="2AF8024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Rozumí se urovnání/srovnání zařizovacích předmětů např. židlí, sedaček, laviček a dalšího lehkého nábytku na původní místa umístění.</w:t>
            </w:r>
          </w:p>
        </w:tc>
      </w:tr>
      <w:tr w:rsidR="004C5B47" w:rsidTr="03727B7C" w14:paraId="11C59B3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Mar/>
            <w:vAlign w:val="center"/>
          </w:tcPr>
          <w:p w:rsidRPr="003D26D9" w:rsidR="004C5B47" w:rsidP="004C5B47" w:rsidRDefault="004C5B47" w14:paraId="428718AC" w14:textId="5244F319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3091B">
              <w:rPr>
                <w:rFonts w:cs="Arial"/>
                <w:b/>
                <w:bCs/>
                <w:sz w:val="18"/>
                <w:szCs w:val="18"/>
              </w:rPr>
              <w:t>vynášení odpadkových nádob</w:t>
            </w:r>
            <w:r>
              <w:rPr>
                <w:rFonts w:cs="Arial"/>
                <w:b/>
                <w:bCs/>
                <w:sz w:val="18"/>
                <w:szCs w:val="18"/>
              </w:rPr>
              <w:t>, včetně popelníků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Mar/>
            <w:vAlign w:val="center"/>
          </w:tcPr>
          <w:p w:rsidRPr="00BB5CDD" w:rsidR="004C5B47" w:rsidP="108F6639" w:rsidRDefault="31E64EE7" w14:paraId="53CA44FE" w14:textId="7C0270E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 w:rsidRPr="744C95F5">
              <w:rPr>
                <w:rFonts w:cs="Arial" w:asciiTheme="majorHAnsi" w:hAnsiTheme="majorHAnsi"/>
                <w:sz w:val="18"/>
                <w:szCs w:val="18"/>
              </w:rPr>
              <w:t>Rozumí se vyprázdnění veškerých nádob na odpadky</w:t>
            </w:r>
            <w:r w:rsidRPr="744C95F5" w:rsidR="4D38CC8C">
              <w:rPr>
                <w:rFonts w:cs="Arial" w:asciiTheme="majorHAnsi" w:hAnsiTheme="majorHAnsi"/>
                <w:sz w:val="18"/>
                <w:szCs w:val="18"/>
              </w:rPr>
              <w:t xml:space="preserve"> (u typu prostor 7 i skartovací</w:t>
            </w:r>
            <w:r w:rsidRPr="744C95F5" w:rsidR="100BBE8F">
              <w:rPr>
                <w:rFonts w:cs="Arial" w:asciiTheme="majorHAnsi" w:hAnsiTheme="majorHAnsi"/>
                <w:sz w:val="18"/>
                <w:szCs w:val="18"/>
              </w:rPr>
              <w:t>ch</w:t>
            </w:r>
            <w:r w:rsidRPr="744C95F5" w:rsidR="4D38CC8C">
              <w:rPr>
                <w:rFonts w:cs="Arial" w:asciiTheme="majorHAnsi" w:hAnsiTheme="majorHAnsi"/>
                <w:sz w:val="18"/>
                <w:szCs w:val="18"/>
              </w:rPr>
              <w:t xml:space="preserve"> nádob)</w:t>
            </w:r>
            <w:r w:rsidRPr="744C95F5">
              <w:rPr>
                <w:rFonts w:cs="Arial" w:asciiTheme="majorHAnsi" w:hAnsiTheme="majorHAnsi"/>
                <w:sz w:val="18"/>
                <w:szCs w:val="18"/>
              </w:rPr>
              <w:t>, včetně výměny odpadkového pytle a vysypání odpadků z popelníků. Vyprázdněním odpadkových nádob se rozumí jejich zbavení veškerých odpadků, včetně přilepených. Výměna odpadkového pytle proběhne při každé manipulaci s odpadky.</w:t>
            </w:r>
          </w:p>
        </w:tc>
      </w:tr>
      <w:tr w:rsidR="004C5B47" w:rsidTr="03727B7C" w14:paraId="29051E1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Mar/>
            <w:vAlign w:val="center"/>
          </w:tcPr>
          <w:p w:rsidRPr="0023091B" w:rsidR="004C5B47" w:rsidP="004C5B47" w:rsidRDefault="004C5B47" w14:paraId="72A09ED8" w14:textId="77777777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3D26D9">
              <w:rPr>
                <w:rFonts w:cs="Arial"/>
                <w:b/>
                <w:bCs/>
                <w:sz w:val="18"/>
                <w:szCs w:val="18"/>
              </w:rPr>
              <w:t>vysátí koberců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Mar/>
            <w:vAlign w:val="center"/>
          </w:tcPr>
          <w:p w:rsidRPr="00BB5CDD" w:rsidR="004C5B47" w:rsidP="004C5B47" w:rsidRDefault="004C5B47" w14:paraId="16FAA7D4" w14:textId="2DA9F72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Pr="00BB5CDD">
              <w:rPr>
                <w:rFonts w:cs="Arial" w:asciiTheme="majorHAnsi" w:hAnsiTheme="majorHAnsi"/>
                <w:sz w:val="18"/>
                <w:szCs w:val="18"/>
              </w:rPr>
              <w:t>ozumí se vysátí celé kobercové plochy od hrubých nečistot, včetně přemístění a následného vrácení lehkého nábytku</w:t>
            </w:r>
            <w:r>
              <w:rPr>
                <w:rFonts w:cs="Arial" w:asciiTheme="majorHAnsi" w:hAnsiTheme="majorHAnsi"/>
                <w:sz w:val="18"/>
                <w:szCs w:val="18"/>
              </w:rPr>
              <w:t>.</w:t>
            </w:r>
          </w:p>
        </w:tc>
      </w:tr>
      <w:tr w:rsidR="004C5B47" w:rsidTr="03727B7C" w14:paraId="6A4018A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1" w:type="dxa"/>
            <w:tcMar/>
            <w:vAlign w:val="center"/>
          </w:tcPr>
          <w:p w:rsidRPr="004E2E24" w:rsidR="004C5B47" w:rsidP="004C5B47" w:rsidRDefault="004C5B47" w14:paraId="5177C709" w14:textId="77777777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zametení posypového materiálu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71" w:type="dxa"/>
            <w:tcMar/>
            <w:vAlign w:val="center"/>
          </w:tcPr>
          <w:p w:rsidRPr="00BB5CDD" w:rsidR="004C5B47" w:rsidP="62C05EAA" w:rsidRDefault="176DA019" w14:paraId="7B1B8812" w14:textId="50D047D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Arial" w:asciiTheme="majorHAnsi" w:hAnsiTheme="majorHAnsi"/>
                <w:sz w:val="18"/>
                <w:szCs w:val="18"/>
              </w:rPr>
            </w:pPr>
            <w:r w:rsidRPr="3E560F11">
              <w:rPr>
                <w:rFonts w:cs="Arial" w:asciiTheme="majorHAnsi" w:hAnsiTheme="majorHAnsi"/>
                <w:sz w:val="18"/>
                <w:szCs w:val="18"/>
              </w:rPr>
              <w:t>Rozumí se zametení posypového (inertního) materiálu z nástupišť a přístupových cest vždy 1x ročně</w:t>
            </w:r>
            <w:r w:rsidRPr="3E560F11" w:rsidR="7266A353">
              <w:rPr>
                <w:rFonts w:cs="Arial" w:asciiTheme="majorHAnsi" w:hAnsiTheme="majorHAnsi"/>
                <w:sz w:val="18"/>
                <w:szCs w:val="18"/>
              </w:rPr>
              <w:t xml:space="preserve"> dle potřeb Objednatele</w:t>
            </w:r>
            <w:r w:rsidRPr="3E560F11" w:rsidR="62C05EAA">
              <w:rPr>
                <w:rFonts w:eastAsia="Verdana" w:cs="Arial" w:asciiTheme="majorHAnsi" w:hAnsiTheme="majorHAnsi"/>
                <w:sz w:val="18"/>
                <w:szCs w:val="18"/>
              </w:rPr>
              <w:t>, nejdéle k 30.4. Tam, kde je to možné, zajistí Poskytovatel jeho zpětné uložení do boxů k tomu určených.</w:t>
            </w:r>
          </w:p>
        </w:tc>
      </w:tr>
    </w:tbl>
    <w:p w:rsidR="003709BD" w:rsidP="0031784E" w:rsidRDefault="003709BD" w14:paraId="6F434F98" w14:textId="77777777">
      <w:pPr>
        <w:pStyle w:val="Vraznjtext"/>
        <w:rPr>
          <w:b/>
        </w:rPr>
      </w:pPr>
    </w:p>
    <w:p w:rsidR="004C5B47" w:rsidP="00490401" w:rsidRDefault="004C5B47" w14:paraId="431FC956" w14:textId="77777777">
      <w:pPr>
        <w:pStyle w:val="Heading4"/>
        <w:rPr>
          <w:b w:val="0"/>
          <w:sz w:val="24"/>
          <w:szCs w:val="24"/>
        </w:rPr>
      </w:pPr>
    </w:p>
    <w:p w:rsidRPr="00E1041D" w:rsidR="003709BD" w:rsidP="00490401" w:rsidRDefault="000A1D17" w14:paraId="04516CF0" w14:textId="0CC6D681">
      <w:pPr>
        <w:pStyle w:val="Heading4"/>
        <w:rPr>
          <w:b w:val="0"/>
          <w:sz w:val="24"/>
          <w:szCs w:val="24"/>
        </w:rPr>
      </w:pPr>
      <w:r w:rsidRPr="00E1041D">
        <w:rPr>
          <w:b w:val="0"/>
          <w:sz w:val="24"/>
          <w:szCs w:val="24"/>
        </w:rPr>
        <w:t>B</w:t>
      </w:r>
      <w:r w:rsidRPr="00E1041D" w:rsidR="003709BD">
        <w:rPr>
          <w:b w:val="0"/>
          <w:sz w:val="24"/>
          <w:szCs w:val="24"/>
        </w:rPr>
        <w:t>2.2</w:t>
      </w:r>
      <w:r w:rsidRPr="00E1041D" w:rsidR="00490401">
        <w:rPr>
          <w:b w:val="0"/>
          <w:sz w:val="24"/>
          <w:szCs w:val="24"/>
        </w:rPr>
        <w:t xml:space="preserve"> </w:t>
      </w:r>
      <w:r w:rsidRPr="00E1041D" w:rsidR="003709BD">
        <w:rPr>
          <w:b w:val="0"/>
          <w:sz w:val="24"/>
          <w:szCs w:val="24"/>
        </w:rPr>
        <w:t>M</w:t>
      </w:r>
      <w:r w:rsidRPr="00E1041D" w:rsidR="009438A9">
        <w:rPr>
          <w:b w:val="0"/>
          <w:sz w:val="24"/>
          <w:szCs w:val="24"/>
        </w:rPr>
        <w:t>imořádné úklidové práce</w:t>
      </w:r>
    </w:p>
    <w:p w:rsidRPr="00F42AB1" w:rsidR="00F42AB1" w:rsidP="00F42AB1" w:rsidRDefault="00F42AB1" w14:paraId="21AF12A4" w14:textId="77777777"/>
    <w:p w:rsidR="00CD1D04" w:rsidP="00CD1D04" w:rsidRDefault="00F42AB1" w14:paraId="35AE1CDB" w14:textId="2BC2D67A">
      <w:r w:rsidRPr="00F42AB1">
        <w:t xml:space="preserve">Mimořádný úklid je u Poskytovatele poptáván nad rámec pravidelných úklidů samostatnou objednávkou. </w:t>
      </w:r>
    </w:p>
    <w:tbl>
      <w:tblPr>
        <w:tblStyle w:val="TableGrid"/>
        <w:tblW w:w="8702" w:type="dxa"/>
        <w:tblLook w:val="04A0" w:firstRow="1" w:lastRow="0" w:firstColumn="1" w:lastColumn="0" w:noHBand="0" w:noVBand="1"/>
      </w:tblPr>
      <w:tblGrid>
        <w:gridCol w:w="3780"/>
        <w:gridCol w:w="4922"/>
      </w:tblGrid>
      <w:tr w:rsidR="003709BD" w:rsidTr="744C95F5" w14:paraId="6CCF96A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bottom w:val="single" w:color="auto" w:sz="2" w:space="0"/>
            </w:tcBorders>
            <w:shd w:val="clear" w:color="auto" w:fill="95C8FF" w:themeFill="accent1" w:themeFillTint="40"/>
            <w:vAlign w:val="center"/>
          </w:tcPr>
          <w:p w:rsidRPr="0023091B" w:rsidR="003709BD" w:rsidP="009438A9" w:rsidRDefault="003709BD" w14:paraId="4A43D339" w14:textId="77777777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ÚKLIDOVÉ PRÁCE</w:t>
            </w:r>
          </w:p>
        </w:tc>
        <w:tc>
          <w:tcPr>
            <w:tcW w:w="4922" w:type="dxa"/>
            <w:tcBorders>
              <w:bottom w:val="single" w:color="auto" w:sz="2" w:space="0"/>
            </w:tcBorders>
            <w:shd w:val="clear" w:color="auto" w:fill="95C8FF" w:themeFill="accent1" w:themeFillTint="40"/>
            <w:vAlign w:val="center"/>
          </w:tcPr>
          <w:p w:rsidRPr="0023091B" w:rsidR="003709BD" w:rsidP="009438A9" w:rsidRDefault="003709BD" w14:paraId="270B051B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DEFINICE</w:t>
            </w:r>
          </w:p>
        </w:tc>
      </w:tr>
      <w:tr w:rsidR="00831C0F" w:rsidTr="744C95F5" w14:paraId="5AEB967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top w:val="single" w:color="auto" w:sz="2" w:space="0"/>
            </w:tcBorders>
            <w:vAlign w:val="center"/>
          </w:tcPr>
          <w:p w:rsidR="00831C0F" w:rsidP="00831C0F" w:rsidRDefault="00831C0F" w14:paraId="0F1B3B02" w14:textId="6DFE5CF4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čištění koberců suchou pěnou</w:t>
            </w:r>
          </w:p>
        </w:tc>
        <w:tc>
          <w:tcPr>
            <w:tcW w:w="4922" w:type="dxa"/>
            <w:tcBorders>
              <w:top w:val="single" w:color="auto" w:sz="2" w:space="0"/>
            </w:tcBorders>
            <w:vAlign w:val="center"/>
          </w:tcPr>
          <w:p w:rsidR="00831C0F" w:rsidP="00831C0F" w:rsidRDefault="00CF1A73" w14:paraId="22B37DBE" w14:textId="2A5765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</w:t>
            </w:r>
            <w:r w:rsidR="00831C0F">
              <w:rPr>
                <w:rFonts w:cs="Arial"/>
                <w:sz w:val="18"/>
                <w:szCs w:val="18"/>
              </w:rPr>
              <w:t xml:space="preserve">ozumí se vysátí celé kobercové plochy od hrubých nečistot a následné čištění suchou pěnou, včetně vystěhování a následného nastěhování lehkého nábytku. Tento způsob čištění obsahuje předčištění frekventovaných ploch a jeho součástí je předčištění skvrn. </w:t>
            </w:r>
          </w:p>
        </w:tc>
      </w:tr>
      <w:tr w:rsidR="00240D3C" w:rsidTr="744C95F5" w14:paraId="313E1E16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top w:val="single" w:color="auto" w:sz="2" w:space="0"/>
            </w:tcBorders>
            <w:vAlign w:val="center"/>
          </w:tcPr>
          <w:p w:rsidR="00240D3C" w:rsidP="00831C0F" w:rsidRDefault="3E338CC9" w14:paraId="7B78F3D5" w14:textId="48DEA42B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177EE432">
              <w:rPr>
                <w:rFonts w:cs="Arial"/>
                <w:b/>
                <w:bCs/>
                <w:sz w:val="18"/>
                <w:szCs w:val="18"/>
              </w:rPr>
              <w:t>č</w:t>
            </w:r>
            <w:r w:rsidRPr="177EE432" w:rsidR="4BA74FA8">
              <w:rPr>
                <w:rFonts w:cs="Arial"/>
                <w:b/>
                <w:bCs/>
                <w:sz w:val="18"/>
                <w:szCs w:val="18"/>
              </w:rPr>
              <w:t>ištění odvod</w:t>
            </w:r>
            <w:r w:rsidRPr="177EE432" w:rsidR="7A02BC88">
              <w:rPr>
                <w:rFonts w:cs="Arial"/>
                <w:b/>
                <w:bCs/>
                <w:sz w:val="18"/>
                <w:szCs w:val="18"/>
              </w:rPr>
              <w:t>ňovacích žlábků</w:t>
            </w:r>
          </w:p>
        </w:tc>
        <w:tc>
          <w:tcPr>
            <w:tcW w:w="4922" w:type="dxa"/>
            <w:tcBorders>
              <w:top w:val="single" w:color="auto" w:sz="2" w:space="0"/>
            </w:tcBorders>
            <w:vAlign w:val="center"/>
          </w:tcPr>
          <w:p w:rsidR="00240D3C" w:rsidP="00831C0F" w:rsidRDefault="34ACD7A7" w14:paraId="6A2F3CD8" w14:textId="35AEB50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177EE432">
              <w:rPr>
                <w:rFonts w:cs="Arial"/>
                <w:sz w:val="18"/>
                <w:szCs w:val="18"/>
              </w:rPr>
              <w:t xml:space="preserve">Rozumí se </w:t>
            </w:r>
            <w:r w:rsidRPr="177EE432" w:rsidR="0214A032">
              <w:rPr>
                <w:rFonts w:cs="Arial"/>
                <w:sz w:val="18"/>
                <w:szCs w:val="18"/>
              </w:rPr>
              <w:t>z</w:t>
            </w:r>
            <w:r w:rsidRPr="177EE432" w:rsidR="0214A032">
              <w:rPr>
                <w:rFonts w:cs="Arial" w:asciiTheme="majorHAnsi" w:hAnsiTheme="majorHAnsi"/>
                <w:sz w:val="18"/>
                <w:szCs w:val="18"/>
              </w:rPr>
              <w:t xml:space="preserve">vednutí </w:t>
            </w:r>
            <w:r w:rsidRPr="177EE432" w:rsidR="373CB065">
              <w:rPr>
                <w:rFonts w:cs="Arial" w:asciiTheme="majorHAnsi" w:hAnsiTheme="majorHAnsi"/>
                <w:sz w:val="18"/>
                <w:szCs w:val="18"/>
              </w:rPr>
              <w:t>krytu</w:t>
            </w:r>
            <w:r w:rsidRPr="177EE432" w:rsidR="0214A032">
              <w:rPr>
                <w:rFonts w:cs="Arial" w:asciiTheme="majorHAnsi" w:hAnsiTheme="majorHAnsi"/>
                <w:sz w:val="18"/>
                <w:szCs w:val="18"/>
              </w:rPr>
              <w:t xml:space="preserve"> (všechny typy, které lze bez speciálního náčiní </w:t>
            </w:r>
            <w:r w:rsidRPr="177EE432" w:rsidR="53BC71F4">
              <w:rPr>
                <w:rFonts w:cs="Arial" w:asciiTheme="majorHAnsi" w:hAnsiTheme="majorHAnsi"/>
                <w:sz w:val="18"/>
                <w:szCs w:val="18"/>
              </w:rPr>
              <w:t xml:space="preserve">zvednout </w:t>
            </w:r>
            <w:r w:rsidRPr="177EE432" w:rsidR="45DFF53E">
              <w:rPr>
                <w:rFonts w:cs="Arial" w:asciiTheme="majorHAnsi" w:hAnsiTheme="majorHAnsi"/>
                <w:sz w:val="18"/>
                <w:szCs w:val="18"/>
              </w:rPr>
              <w:t>včetně krytů</w:t>
            </w:r>
            <w:r w:rsidRPr="177EE432" w:rsidR="42B48897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  <w:r w:rsidRPr="177EE432" w:rsidR="0214A032">
              <w:rPr>
                <w:rFonts w:cs="Arial" w:asciiTheme="majorHAnsi" w:hAnsiTheme="majorHAnsi"/>
                <w:sz w:val="18"/>
                <w:szCs w:val="18"/>
              </w:rPr>
              <w:t xml:space="preserve">zapuštěných </w:t>
            </w:r>
            <w:r w:rsidRPr="177EE432" w:rsidR="673D5187">
              <w:rPr>
                <w:rFonts w:cs="Arial" w:asciiTheme="majorHAnsi" w:hAnsiTheme="majorHAnsi"/>
                <w:sz w:val="18"/>
                <w:szCs w:val="18"/>
              </w:rPr>
              <w:t>v</w:t>
            </w:r>
            <w:r w:rsidRPr="177EE432" w:rsidR="0214A032">
              <w:rPr>
                <w:rFonts w:cs="Arial" w:asciiTheme="majorHAnsi" w:hAnsiTheme="majorHAnsi"/>
                <w:sz w:val="18"/>
                <w:szCs w:val="18"/>
              </w:rPr>
              <w:t xml:space="preserve"> podla</w:t>
            </w:r>
            <w:r w:rsidRPr="177EE432" w:rsidR="653C94DC">
              <w:rPr>
                <w:rFonts w:cs="Arial" w:asciiTheme="majorHAnsi" w:hAnsiTheme="majorHAnsi"/>
                <w:sz w:val="18"/>
                <w:szCs w:val="18"/>
              </w:rPr>
              <w:t>ze nebo povrchu</w:t>
            </w:r>
            <w:r w:rsidRPr="177EE432" w:rsidR="0214A032">
              <w:rPr>
                <w:rFonts w:cs="Arial" w:asciiTheme="majorHAnsi" w:hAnsiTheme="majorHAnsi"/>
                <w:sz w:val="18"/>
                <w:szCs w:val="18"/>
              </w:rPr>
              <w:t>), vymetení nečistot, odstranění nečistot v</w:t>
            </w:r>
            <w:r w:rsidRPr="177EE432" w:rsidR="4206B6A1">
              <w:rPr>
                <w:rFonts w:cs="Arial" w:asciiTheme="majorHAnsi" w:hAnsiTheme="majorHAnsi"/>
                <w:sz w:val="18"/>
                <w:szCs w:val="18"/>
              </w:rPr>
              <w:t> </w:t>
            </w:r>
            <w:r w:rsidRPr="177EE432" w:rsidR="373CB065">
              <w:rPr>
                <w:rFonts w:cs="Arial" w:asciiTheme="majorHAnsi" w:hAnsiTheme="majorHAnsi"/>
                <w:sz w:val="18"/>
                <w:szCs w:val="18"/>
              </w:rPr>
              <w:t>odvodňovací</w:t>
            </w:r>
            <w:r w:rsidRPr="177EE432" w:rsidR="4206B6A1">
              <w:rPr>
                <w:rFonts w:cs="Arial" w:asciiTheme="majorHAnsi" w:hAnsiTheme="majorHAnsi"/>
                <w:sz w:val="18"/>
                <w:szCs w:val="18"/>
              </w:rPr>
              <w:t>m žlábku.</w:t>
            </w:r>
            <w:r w:rsidRPr="177EE432" w:rsidR="5DF658B6">
              <w:rPr>
                <w:rFonts w:cs="Arial" w:asciiTheme="majorHAnsi" w:hAnsiTheme="majorHAnsi"/>
                <w:sz w:val="18"/>
                <w:szCs w:val="18"/>
              </w:rPr>
              <w:t xml:space="preserve"> Činnost</w:t>
            </w:r>
            <w:r w:rsidRPr="177EE432" w:rsidR="7E88FC83">
              <w:rPr>
                <w:rFonts w:cs="Arial" w:asciiTheme="majorHAnsi" w:hAnsiTheme="majorHAnsi"/>
                <w:sz w:val="18"/>
                <w:szCs w:val="18"/>
              </w:rPr>
              <w:t xml:space="preserve"> se vztahuje k venkovním i vnitřním prostorům (nástupiště, podchody atd.)</w:t>
            </w:r>
            <w:r w:rsidRPr="177EE432" w:rsidR="5DF658B6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</w:p>
        </w:tc>
      </w:tr>
      <w:tr w:rsidR="00D43754" w:rsidTr="744C95F5" w14:paraId="5EA05AF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top w:val="single" w:color="auto" w:sz="2" w:space="0"/>
            </w:tcBorders>
            <w:vAlign w:val="center"/>
          </w:tcPr>
          <w:p w:rsidR="00D43754" w:rsidP="00583386" w:rsidRDefault="00D43754" w14:paraId="4C3FF18C" w14:textId="441B0596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herbicidní postřik</w:t>
            </w:r>
          </w:p>
        </w:tc>
        <w:tc>
          <w:tcPr>
            <w:tcW w:w="4922" w:type="dxa"/>
            <w:tcBorders>
              <w:top w:val="single" w:color="auto" w:sz="2" w:space="0"/>
            </w:tcBorders>
            <w:vAlign w:val="center"/>
          </w:tcPr>
          <w:p w:rsidRPr="007D1103" w:rsidR="00D43754" w:rsidP="00F63FB4" w:rsidRDefault="00CF1A73" w14:paraId="4C226598" w14:textId="5D518C8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="00F63FB4">
              <w:rPr>
                <w:rFonts w:cs="Arial" w:asciiTheme="majorHAnsi" w:hAnsiTheme="majorHAnsi"/>
                <w:sz w:val="18"/>
                <w:szCs w:val="18"/>
              </w:rPr>
              <w:t>ozumí se postřik pesticidem používaným k likvidaci nežádoucích rostlin, např. plevelů nebo invazivních rostlin. Postřik</w:t>
            </w:r>
            <w:r w:rsidRPr="007D1103" w:rsidR="00F63FB4">
              <w:rPr>
                <w:rFonts w:cs="Arial" w:asciiTheme="majorHAnsi" w:hAnsiTheme="majorHAnsi"/>
                <w:sz w:val="18"/>
                <w:szCs w:val="18"/>
              </w:rPr>
              <w:t xml:space="preserve"> bude </w:t>
            </w:r>
            <w:r w:rsidR="00F63FB4">
              <w:rPr>
                <w:rFonts w:cs="Arial" w:asciiTheme="majorHAnsi" w:hAnsiTheme="majorHAnsi"/>
                <w:sz w:val="18"/>
                <w:szCs w:val="18"/>
              </w:rPr>
              <w:t xml:space="preserve">vždy </w:t>
            </w:r>
            <w:r w:rsidRPr="007D1103" w:rsidR="00F63FB4">
              <w:rPr>
                <w:rFonts w:cs="Arial" w:asciiTheme="majorHAnsi" w:hAnsiTheme="majorHAnsi"/>
                <w:sz w:val="18"/>
                <w:szCs w:val="18"/>
              </w:rPr>
              <w:t>pro</w:t>
            </w:r>
            <w:r w:rsidR="00F63FB4">
              <w:rPr>
                <w:rFonts w:cs="Arial" w:asciiTheme="majorHAnsi" w:hAnsiTheme="majorHAnsi"/>
                <w:sz w:val="18"/>
                <w:szCs w:val="18"/>
              </w:rPr>
              <w:t>vádět</w:t>
            </w:r>
            <w:r w:rsidRPr="007D1103" w:rsidR="00F63FB4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  <w:r w:rsidR="00F63FB4">
              <w:rPr>
                <w:rFonts w:cs="Arial" w:asciiTheme="majorHAnsi" w:hAnsiTheme="majorHAnsi"/>
                <w:sz w:val="18"/>
                <w:szCs w:val="18"/>
              </w:rPr>
              <w:t>poučená osoba</w:t>
            </w:r>
            <w:r w:rsidRPr="007D1103" w:rsidR="00F63FB4">
              <w:rPr>
                <w:rFonts w:cs="Arial" w:asciiTheme="majorHAnsi" w:hAnsiTheme="majorHAnsi"/>
                <w:sz w:val="18"/>
                <w:szCs w:val="18"/>
              </w:rPr>
              <w:t xml:space="preserve"> poskytovatele.</w:t>
            </w:r>
            <w:r w:rsidR="00F63FB4">
              <w:rPr>
                <w:rFonts w:cs="Arial" w:asciiTheme="majorHAnsi" w:hAnsiTheme="majorHAnsi"/>
                <w:sz w:val="18"/>
                <w:szCs w:val="18"/>
              </w:rPr>
              <w:t xml:space="preserve"> Poskytovatel zajistí viditelné označení prostoru výkonu postřiku a zároveň i dostatečného ochranného pásma tak, aby cestující veřejnost do prostoru, kde probíhá postřik, nevstupovala.</w:t>
            </w:r>
          </w:p>
        </w:tc>
      </w:tr>
      <w:tr w:rsidR="00ED4B2D" w:rsidTr="744C95F5" w14:paraId="043DD38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top w:val="single" w:color="auto" w:sz="2" w:space="0"/>
            </w:tcBorders>
            <w:vAlign w:val="center"/>
          </w:tcPr>
          <w:p w:rsidR="00ED4B2D" w:rsidP="00583386" w:rsidRDefault="00ED4B2D" w14:paraId="54CF3B9F" w14:textId="4AA82CFF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hloubkové čištění</w:t>
            </w:r>
            <w:r w:rsidR="00583386">
              <w:rPr>
                <w:rFonts w:cs="Arial"/>
                <w:b/>
                <w:bCs/>
                <w:sz w:val="18"/>
                <w:szCs w:val="18"/>
              </w:rPr>
              <w:t xml:space="preserve"> včetně závěrečné povrchové </w:t>
            </w:r>
            <w:proofErr w:type="gramStart"/>
            <w:r w:rsidR="00583386">
              <w:rPr>
                <w:rFonts w:cs="Arial"/>
                <w:b/>
                <w:bCs/>
                <w:sz w:val="18"/>
                <w:szCs w:val="18"/>
              </w:rPr>
              <w:t>úpravy</w:t>
            </w:r>
            <w:r w:rsidR="008B07A2">
              <w:rPr>
                <w:rFonts w:cs="Arial"/>
                <w:b/>
                <w:bCs/>
                <w:sz w:val="18"/>
                <w:szCs w:val="18"/>
              </w:rPr>
              <w:t xml:space="preserve"> -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8B07A2">
              <w:rPr>
                <w:rFonts w:cs="Arial"/>
                <w:b/>
                <w:bCs/>
                <w:sz w:val="18"/>
                <w:szCs w:val="18"/>
              </w:rPr>
              <w:t>typ</w:t>
            </w:r>
            <w:proofErr w:type="gramEnd"/>
            <w:r w:rsidR="008B07A2">
              <w:rPr>
                <w:rFonts w:cs="Arial"/>
                <w:b/>
                <w:bCs/>
                <w:sz w:val="18"/>
                <w:szCs w:val="18"/>
              </w:rPr>
              <w:t xml:space="preserve"> povrchu dle přílohy</w:t>
            </w:r>
            <w:r w:rsidR="00CF1A73">
              <w:rPr>
                <w:rFonts w:cs="Arial"/>
                <w:b/>
                <w:bCs/>
                <w:sz w:val="18"/>
                <w:szCs w:val="18"/>
              </w:rPr>
              <w:t xml:space="preserve"> č.</w:t>
            </w:r>
            <w:r w:rsidR="008B07A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Pr="223761F4" w:rsidR="36F8B037">
              <w:rPr>
                <w:rFonts w:cs="Arial"/>
                <w:b/>
                <w:bCs/>
                <w:sz w:val="18"/>
                <w:szCs w:val="18"/>
              </w:rPr>
              <w:t>1b</w:t>
            </w:r>
            <w:r w:rsidRPr="223761F4" w:rsidR="545519CB">
              <w:rPr>
                <w:rFonts w:cs="Arial"/>
                <w:b/>
                <w:bCs/>
                <w:sz w:val="18"/>
                <w:szCs w:val="18"/>
              </w:rPr>
              <w:t xml:space="preserve"> Smlouvy</w:t>
            </w:r>
            <w:r w:rsidRPr="223761F4" w:rsidR="36F8B03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922" w:type="dxa"/>
            <w:tcBorders>
              <w:top w:val="single" w:color="auto" w:sz="2" w:space="0"/>
            </w:tcBorders>
            <w:vAlign w:val="center"/>
          </w:tcPr>
          <w:p w:rsidR="00ED4B2D" w:rsidP="008B07A2" w:rsidRDefault="5B8AD56E" w14:paraId="2D2F2226" w14:textId="644E01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744C95F5"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Pr="744C95F5" w:rsidR="5CE0D156">
              <w:rPr>
                <w:rFonts w:cs="Arial" w:asciiTheme="majorHAnsi" w:hAnsiTheme="majorHAnsi"/>
                <w:sz w:val="18"/>
                <w:szCs w:val="18"/>
              </w:rPr>
              <w:t xml:space="preserve">ozumí se odstranění hrubých nečistot, očištění povrchu tlakovou vodou (min. 150 bar), </w:t>
            </w:r>
            <w:proofErr w:type="gramStart"/>
            <w:r w:rsidRPr="744C95F5" w:rsidR="5CE0D156">
              <w:rPr>
                <w:rFonts w:cs="Arial" w:asciiTheme="majorHAnsi" w:hAnsiTheme="majorHAnsi"/>
                <w:sz w:val="18"/>
                <w:szCs w:val="18"/>
              </w:rPr>
              <w:t>odmaštění</w:t>
            </w:r>
            <w:proofErr w:type="gramEnd"/>
            <w:r w:rsidRPr="744C95F5" w:rsidR="5CE0D156">
              <w:rPr>
                <w:rFonts w:cs="Arial" w:asciiTheme="majorHAnsi" w:hAnsiTheme="majorHAnsi"/>
                <w:sz w:val="18"/>
                <w:szCs w:val="18"/>
              </w:rPr>
              <w:t xml:space="preserve"> popř. neutralizace povrchu vhodným čisticím a odmašťovacím prostředkem, včetně nutného zabezpečení prostoru, materiálu pro tuto činnost, (např. voda, energie, čističe, odmašťovadla) a nákladů na dopravu, bez výškových prací. </w:t>
            </w:r>
            <w:r w:rsidRPr="744C95F5" w:rsidR="0439767F">
              <w:rPr>
                <w:rFonts w:cs="Arial" w:asciiTheme="majorHAnsi" w:hAnsiTheme="majorHAnsi"/>
                <w:sz w:val="18"/>
                <w:szCs w:val="18"/>
              </w:rPr>
              <w:t>Povrchovou úpravou se rozumí odstranění nežádoucích efektů (atmosférických vlivů, smogu, organických i anorganických nečistot, plakátů, nálepek,</w:t>
            </w:r>
            <w:r w:rsidRPr="744C95F5" w:rsidR="31CF6743">
              <w:rPr>
                <w:rFonts w:cs="Arial" w:asciiTheme="majorHAnsi" w:hAnsiTheme="majorHAnsi"/>
                <w:sz w:val="18"/>
                <w:szCs w:val="18"/>
              </w:rPr>
              <w:t xml:space="preserve"> zašlé špíny, mastnoty, žvýkaček</w:t>
            </w:r>
            <w:r w:rsidRPr="744C95F5" w:rsidR="0439767F">
              <w:rPr>
                <w:rFonts w:cs="Arial" w:asciiTheme="majorHAnsi" w:hAnsiTheme="majorHAnsi"/>
                <w:sz w:val="18"/>
                <w:szCs w:val="18"/>
              </w:rPr>
              <w:t>, graffit</w:t>
            </w:r>
            <w:r w:rsidRPr="744C95F5" w:rsidR="6F517715">
              <w:rPr>
                <w:rFonts w:cs="Arial" w:asciiTheme="majorHAnsi" w:hAnsiTheme="majorHAnsi"/>
                <w:sz w:val="18"/>
                <w:szCs w:val="18"/>
              </w:rPr>
              <w:t>i</w:t>
            </w:r>
            <w:r w:rsidRPr="744C95F5" w:rsidR="0439767F">
              <w:rPr>
                <w:rFonts w:cs="Arial" w:asciiTheme="majorHAnsi" w:hAnsiTheme="majorHAnsi"/>
                <w:sz w:val="18"/>
                <w:szCs w:val="18"/>
              </w:rPr>
              <w:t xml:space="preserve"> apod.) a následné plošné odmaštění. Před aplikací ochranné vrstvy</w:t>
            </w:r>
            <w:r w:rsidRPr="744C95F5" w:rsidR="31CF6743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  <w:r w:rsidRPr="744C95F5" w:rsidR="0439767F">
              <w:rPr>
                <w:rFonts w:cs="Arial" w:asciiTheme="majorHAnsi" w:hAnsiTheme="majorHAnsi"/>
                <w:sz w:val="18"/>
                <w:szCs w:val="18"/>
              </w:rPr>
              <w:t>se provede neutralizace</w:t>
            </w:r>
            <w:r w:rsidRPr="744C95F5" w:rsidR="31CF6743">
              <w:rPr>
                <w:rFonts w:cs="Arial" w:asciiTheme="majorHAnsi" w:hAnsiTheme="majorHAnsi"/>
                <w:sz w:val="18"/>
                <w:szCs w:val="18"/>
              </w:rPr>
              <w:t xml:space="preserve"> povrchu (odstranění ulpělých či</w:t>
            </w:r>
            <w:r w:rsidRPr="744C95F5" w:rsidR="0439767F">
              <w:rPr>
                <w:rFonts w:cs="Arial" w:asciiTheme="majorHAnsi" w:hAnsiTheme="majorHAnsi"/>
                <w:sz w:val="18"/>
                <w:szCs w:val="18"/>
              </w:rPr>
              <w:t>sticích a odmašťovacích látek</w:t>
            </w:r>
            <w:r w:rsidRPr="744C95F5" w:rsidR="31CF6743">
              <w:rPr>
                <w:rFonts w:cs="Arial" w:asciiTheme="majorHAnsi" w:hAnsiTheme="majorHAnsi"/>
                <w:sz w:val="18"/>
                <w:szCs w:val="18"/>
              </w:rPr>
              <w:t xml:space="preserve">) tzn. obnovení původního </w:t>
            </w:r>
            <w:proofErr w:type="spellStart"/>
            <w:r w:rsidRPr="744C95F5" w:rsidR="31CF6743">
              <w:rPr>
                <w:rFonts w:cs="Arial" w:asciiTheme="majorHAnsi" w:hAnsiTheme="majorHAnsi"/>
                <w:sz w:val="18"/>
                <w:szCs w:val="18"/>
              </w:rPr>
              <w:t>ph</w:t>
            </w:r>
            <w:proofErr w:type="spellEnd"/>
            <w:r w:rsidRPr="744C95F5" w:rsidR="31CF6743">
              <w:rPr>
                <w:rFonts w:cs="Arial" w:asciiTheme="majorHAnsi" w:hAnsiTheme="majorHAnsi"/>
                <w:sz w:val="18"/>
                <w:szCs w:val="18"/>
              </w:rPr>
              <w:t xml:space="preserve">. Odstranění exkrementů a jiného biologického materiálu včetně aerosolové </w:t>
            </w:r>
            <w:proofErr w:type="gramStart"/>
            <w:r w:rsidRPr="744C95F5" w:rsidR="31CF6743">
              <w:rPr>
                <w:rFonts w:cs="Arial" w:asciiTheme="majorHAnsi" w:hAnsiTheme="majorHAnsi"/>
                <w:sz w:val="18"/>
                <w:szCs w:val="18"/>
              </w:rPr>
              <w:t>desinfekce</w:t>
            </w:r>
            <w:proofErr w:type="gramEnd"/>
            <w:r w:rsidRPr="744C95F5" w:rsidR="31CF6743">
              <w:rPr>
                <w:rFonts w:cs="Arial" w:asciiTheme="majorHAnsi" w:hAnsiTheme="majorHAnsi"/>
                <w:sz w:val="18"/>
                <w:szCs w:val="18"/>
              </w:rPr>
              <w:t xml:space="preserve">. Odstranění mechů a nežádoucích travin, plísní apod. herbicidními prostředky. </w:t>
            </w:r>
            <w:r w:rsidRPr="744C95F5" w:rsidR="72852414">
              <w:rPr>
                <w:rFonts w:cs="Arial" w:asciiTheme="majorHAnsi" w:hAnsiTheme="majorHAnsi"/>
                <w:sz w:val="18"/>
                <w:szCs w:val="18"/>
              </w:rPr>
              <w:t>Poskytovatel je povinen zajistit přítomnost odpovědné osoby vykonávající dohled nad prováděním této činnosti. Tato osoba musí být odborně způsobilá k zajištění řádného provedení hloubkového čištění a prokazatelně seznámená s používanými postupy, prostředky a technickým vybavením</w:t>
            </w:r>
            <w:r w:rsidRPr="744C95F5" w:rsidR="5B697716">
              <w:rPr>
                <w:rFonts w:cs="Arial" w:asciiTheme="majorHAnsi" w:hAnsiTheme="majorHAnsi"/>
                <w:sz w:val="18"/>
                <w:szCs w:val="18"/>
              </w:rPr>
              <w:t>. Hloubkové č</w:t>
            </w:r>
            <w:r w:rsidRPr="744C95F5" w:rsidR="5CE0D156">
              <w:rPr>
                <w:rFonts w:cs="Arial" w:asciiTheme="majorHAnsi" w:hAnsiTheme="majorHAnsi"/>
                <w:sz w:val="18"/>
                <w:szCs w:val="18"/>
              </w:rPr>
              <w:t xml:space="preserve">ištění </w:t>
            </w:r>
            <w:r w:rsidRPr="744C95F5" w:rsidR="7879E088">
              <w:rPr>
                <w:rFonts w:cs="Arial" w:asciiTheme="majorHAnsi" w:hAnsiTheme="majorHAnsi"/>
                <w:sz w:val="18"/>
                <w:szCs w:val="18"/>
              </w:rPr>
              <w:t xml:space="preserve">musí proběhnout </w:t>
            </w:r>
            <w:r w:rsidRPr="744C95F5" w:rsidR="5CE0D156">
              <w:rPr>
                <w:rFonts w:cs="Arial" w:asciiTheme="majorHAnsi" w:hAnsiTheme="majorHAnsi"/>
                <w:sz w:val="18"/>
                <w:szCs w:val="18"/>
              </w:rPr>
              <w:t>tak, aby nedošlo k poškození přilehlých zařízení, např. zatečením. Poskytovatel zajistí viditelné označení prostoru výkonu čištění a zároveň i dostatečného ochranného pásma tak, aby cestující veřejnost do prostoru, kde probíhá čištění, nevstupovala.</w:t>
            </w:r>
            <w:r w:rsidRPr="744C95F5" w:rsidR="393204D2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</w:p>
        </w:tc>
      </w:tr>
      <w:tr w:rsidR="00ED4B2D" w:rsidTr="744C95F5" w14:paraId="6244A7F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top w:val="single" w:color="auto" w:sz="2" w:space="0"/>
            </w:tcBorders>
            <w:vAlign w:val="center"/>
          </w:tcPr>
          <w:p w:rsidR="00ED4B2D" w:rsidP="008B07A2" w:rsidRDefault="00ED4B2D" w14:paraId="2E0397A1" w14:textId="1E38F940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chemické čištění prosklených ploch</w:t>
            </w:r>
          </w:p>
        </w:tc>
        <w:tc>
          <w:tcPr>
            <w:tcW w:w="4922" w:type="dxa"/>
            <w:tcBorders>
              <w:top w:val="single" w:color="auto" w:sz="2" w:space="0"/>
            </w:tcBorders>
            <w:vAlign w:val="center"/>
          </w:tcPr>
          <w:p w:rsidR="00ED4B2D" w:rsidP="00ED4B2D" w:rsidRDefault="00CF1A73" w14:paraId="5ADCC37E" w14:textId="2AA10B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="00ED4B2D">
              <w:rPr>
                <w:rFonts w:cs="Arial" w:asciiTheme="majorHAnsi" w:hAnsiTheme="majorHAnsi"/>
                <w:sz w:val="18"/>
                <w:szCs w:val="18"/>
              </w:rPr>
              <w:t>ozumí se čištění zvlášť znečištěných povrchů za pomoci chemických prostředků včetně nutného zabezpečení prostoru, materiálu pro tuto činnost, (např. voda, energie, čističe, odmašťovadla) a nákladů na dopravu, bez výškových prací. Jedná se např. o prosklené přístřešky na nástupištích znečištěné železničním provozem.  Poskytovatel zajistí viditelné označení prostoru výkonu čištění a zároveň i dostatečného ochranného pásma tak, aby cestující veřejnost do prostoru, kde probíhá čištění, měla zamezený přístup.</w:t>
            </w:r>
          </w:p>
        </w:tc>
      </w:tr>
      <w:tr w:rsidR="00ED4B2D" w:rsidTr="744C95F5" w14:paraId="077DF44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top w:val="single" w:color="auto" w:sz="2" w:space="0"/>
            </w:tcBorders>
            <w:vAlign w:val="center"/>
          </w:tcPr>
          <w:p w:rsidR="00ED4B2D" w:rsidP="00ED4B2D" w:rsidRDefault="00ED4B2D" w14:paraId="16D5F222" w14:textId="77E4C036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lešení k výkonu požadované práce</w:t>
            </w:r>
          </w:p>
        </w:tc>
        <w:tc>
          <w:tcPr>
            <w:tcW w:w="4922" w:type="dxa"/>
            <w:tcBorders>
              <w:top w:val="single" w:color="auto" w:sz="2" w:space="0"/>
            </w:tcBorders>
            <w:vAlign w:val="center"/>
          </w:tcPr>
          <w:p w:rsidR="00ED4B2D" w:rsidP="000718D7" w:rsidRDefault="00CF1A73" w14:paraId="28B6CA5C" w14:textId="583069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</w:t>
            </w:r>
            <w:r w:rsidR="00C25D94">
              <w:rPr>
                <w:rFonts w:cs="Arial"/>
                <w:sz w:val="18"/>
                <w:szCs w:val="18"/>
              </w:rPr>
              <w:t xml:space="preserve">ozumí se </w:t>
            </w:r>
            <w:r w:rsidRPr="00C25D94" w:rsidR="00C25D94">
              <w:rPr>
                <w:rFonts w:cs="Arial"/>
                <w:sz w:val="18"/>
                <w:szCs w:val="18"/>
              </w:rPr>
              <w:t xml:space="preserve">dočasná stavební konstrukce, </w:t>
            </w:r>
            <w:r w:rsidR="00C25D94">
              <w:rPr>
                <w:rFonts w:cs="Arial"/>
                <w:sz w:val="18"/>
                <w:szCs w:val="18"/>
              </w:rPr>
              <w:t xml:space="preserve">která je bezpečná, s </w:t>
            </w:r>
            <w:r w:rsidRPr="00C25D94" w:rsidR="00C25D94">
              <w:rPr>
                <w:rFonts w:cs="Arial"/>
                <w:sz w:val="18"/>
                <w:szCs w:val="18"/>
              </w:rPr>
              <w:t>dostatečnou nosnost</w:t>
            </w:r>
            <w:r w:rsidR="00954378">
              <w:rPr>
                <w:rFonts w:cs="Arial"/>
                <w:sz w:val="18"/>
                <w:szCs w:val="18"/>
              </w:rPr>
              <w:t>í nepohyblivá.</w:t>
            </w:r>
            <w:r w:rsidR="00C25D94">
              <w:rPr>
                <w:rFonts w:cs="Arial"/>
                <w:sz w:val="18"/>
                <w:szCs w:val="18"/>
              </w:rPr>
              <w:t xml:space="preserve"> M</w:t>
            </w:r>
            <w:r w:rsidRPr="00C25D94" w:rsidR="00C25D94">
              <w:rPr>
                <w:rFonts w:cs="Arial"/>
                <w:sz w:val="18"/>
                <w:szCs w:val="18"/>
              </w:rPr>
              <w:t>ont</w:t>
            </w:r>
            <w:r w:rsidR="00C25D94">
              <w:rPr>
                <w:rFonts w:cs="Arial"/>
                <w:sz w:val="18"/>
                <w:szCs w:val="18"/>
              </w:rPr>
              <w:t>áž</w:t>
            </w:r>
            <w:r w:rsidRPr="00C25D94" w:rsidR="00C25D94">
              <w:rPr>
                <w:rFonts w:cs="Arial"/>
                <w:sz w:val="18"/>
                <w:szCs w:val="18"/>
              </w:rPr>
              <w:t xml:space="preserve"> a demont</w:t>
            </w:r>
            <w:r w:rsidR="00C25D94">
              <w:rPr>
                <w:rFonts w:cs="Arial"/>
                <w:sz w:val="18"/>
                <w:szCs w:val="18"/>
              </w:rPr>
              <w:t xml:space="preserve">áž probíhá </w:t>
            </w:r>
            <w:r w:rsidRPr="00C25D94" w:rsidR="00C25D94">
              <w:rPr>
                <w:rFonts w:cs="Arial"/>
                <w:sz w:val="18"/>
                <w:szCs w:val="18"/>
              </w:rPr>
              <w:t xml:space="preserve">dle dokumentace výrobce. </w:t>
            </w:r>
            <w:r w:rsidR="001700A9">
              <w:rPr>
                <w:rFonts w:cs="Arial"/>
                <w:sz w:val="18"/>
                <w:szCs w:val="18"/>
              </w:rPr>
              <w:t>L</w:t>
            </w:r>
            <w:r w:rsidRPr="00C25D94" w:rsidR="00C25D94">
              <w:rPr>
                <w:rFonts w:cs="Arial"/>
                <w:sz w:val="18"/>
                <w:szCs w:val="18"/>
              </w:rPr>
              <w:t>ešení musí být postaveno, posunováno a používáno na rovném a dostatečně únosném podloží. Sestavené lešení nesmí mít větší odklon od svislé osy než 1 %. Při posouvání lešení nesmí být na lešení žádné osoby ani materiál.</w:t>
            </w:r>
          </w:p>
        </w:tc>
      </w:tr>
      <w:tr w:rsidR="00ED4B2D" w:rsidTr="744C95F5" w14:paraId="38A5A09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top w:val="single" w:color="auto" w:sz="2" w:space="0"/>
            </w:tcBorders>
            <w:vAlign w:val="center"/>
          </w:tcPr>
          <w:p w:rsidR="00ED4B2D" w:rsidP="00ED4B2D" w:rsidRDefault="00ED4B2D" w14:paraId="5D6B8E4A" w14:textId="605ED0BB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mimořádný ruční úklid – typ prostor dle přílohy č. </w:t>
            </w:r>
            <w:r w:rsidRPr="223761F4" w:rsidR="49D66D0C">
              <w:rPr>
                <w:rFonts w:cs="Arial"/>
                <w:b/>
                <w:bCs/>
                <w:sz w:val="18"/>
                <w:szCs w:val="18"/>
              </w:rPr>
              <w:t>1b</w:t>
            </w:r>
            <w:r w:rsidRPr="223761F4" w:rsidR="4A35259E">
              <w:rPr>
                <w:rFonts w:cs="Arial"/>
                <w:b/>
                <w:bCs/>
                <w:sz w:val="18"/>
                <w:szCs w:val="18"/>
              </w:rPr>
              <w:t xml:space="preserve"> Smlouvy</w:t>
            </w:r>
          </w:p>
        </w:tc>
        <w:tc>
          <w:tcPr>
            <w:tcW w:w="4922" w:type="dxa"/>
            <w:tcBorders>
              <w:top w:val="single" w:color="auto" w:sz="2" w:space="0"/>
            </w:tcBorders>
            <w:vAlign w:val="center"/>
          </w:tcPr>
          <w:p w:rsidR="00ED4B2D" w:rsidP="000718D7" w:rsidRDefault="00CF1A73" w14:paraId="023EA752" w14:textId="6D044A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Pr="008C1E11" w:rsidR="000718D7">
              <w:rPr>
                <w:sz w:val="18"/>
                <w:szCs w:val="18"/>
              </w:rPr>
              <w:t xml:space="preserve">ozumí se práce vykonávané v případech nadměrného znečištění neočekávaného charakteru. Jedná se o práce vykonávané nad rámec pravidelného úklidu, kdy pracovník úklidu </w:t>
            </w:r>
            <w:r w:rsidR="000718D7">
              <w:rPr>
                <w:sz w:val="18"/>
                <w:szCs w:val="18"/>
              </w:rPr>
              <w:t>ne</w:t>
            </w:r>
            <w:r w:rsidRPr="008C1E11" w:rsidR="000718D7">
              <w:rPr>
                <w:sz w:val="18"/>
                <w:szCs w:val="18"/>
              </w:rPr>
              <w:t xml:space="preserve">potřebuje ke splnění zadaného úkolu </w:t>
            </w:r>
            <w:r w:rsidR="000718D7">
              <w:rPr>
                <w:sz w:val="18"/>
                <w:szCs w:val="18"/>
              </w:rPr>
              <w:t>specifické technické prostředky, např. mycí stroj.</w:t>
            </w:r>
            <w:r w:rsidRPr="008C1E11" w:rsidR="000718D7">
              <w:rPr>
                <w:sz w:val="18"/>
                <w:szCs w:val="18"/>
              </w:rPr>
              <w:t xml:space="preserve"> </w:t>
            </w:r>
          </w:p>
        </w:tc>
      </w:tr>
      <w:tr w:rsidR="00ED4B2D" w:rsidTr="744C95F5" w14:paraId="3305538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top w:val="single" w:color="auto" w:sz="2" w:space="0"/>
            </w:tcBorders>
            <w:vAlign w:val="center"/>
          </w:tcPr>
          <w:p w:rsidR="00ED4B2D" w:rsidP="00ED4B2D" w:rsidRDefault="00ED4B2D" w14:paraId="68A82C4B" w14:textId="28E9558E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mimořádný strojní úklid – typ prostor dle přílohy č. </w:t>
            </w:r>
            <w:r w:rsidRPr="223761F4" w:rsidR="49D66D0C">
              <w:rPr>
                <w:rFonts w:cs="Arial"/>
                <w:b/>
                <w:bCs/>
                <w:sz w:val="18"/>
                <w:szCs w:val="18"/>
              </w:rPr>
              <w:t>1b</w:t>
            </w:r>
            <w:r w:rsidRPr="223761F4" w:rsidR="519D9B76">
              <w:rPr>
                <w:rFonts w:cs="Arial"/>
                <w:b/>
                <w:bCs/>
                <w:sz w:val="18"/>
                <w:szCs w:val="18"/>
              </w:rPr>
              <w:t xml:space="preserve"> Smlouvy</w:t>
            </w:r>
          </w:p>
        </w:tc>
        <w:tc>
          <w:tcPr>
            <w:tcW w:w="4922" w:type="dxa"/>
            <w:tcBorders>
              <w:top w:val="single" w:color="auto" w:sz="2" w:space="0"/>
            </w:tcBorders>
            <w:vAlign w:val="center"/>
          </w:tcPr>
          <w:p w:rsidR="00ED4B2D" w:rsidP="000718D7" w:rsidRDefault="00CF1A73" w14:paraId="16B82F90" w14:textId="442E7A6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Pr="008C1E11" w:rsidR="000718D7">
              <w:rPr>
                <w:sz w:val="18"/>
                <w:szCs w:val="18"/>
              </w:rPr>
              <w:t xml:space="preserve">ozumí se práce vykonávané v případech nadměrného znečištění neočekávaného charakteru. Jedná se o </w:t>
            </w:r>
            <w:r w:rsidR="000718D7">
              <w:rPr>
                <w:sz w:val="18"/>
                <w:szCs w:val="18"/>
              </w:rPr>
              <w:t>strojní úklid vykonávaný</w:t>
            </w:r>
            <w:r w:rsidRPr="008C1E11" w:rsidR="000718D7">
              <w:rPr>
                <w:sz w:val="18"/>
                <w:szCs w:val="18"/>
              </w:rPr>
              <w:t xml:space="preserve"> nad rámec pravidelného úklidu</w:t>
            </w:r>
            <w:r w:rsidR="000718D7">
              <w:rPr>
                <w:sz w:val="18"/>
                <w:szCs w:val="18"/>
              </w:rPr>
              <w:t>.</w:t>
            </w:r>
          </w:p>
        </w:tc>
      </w:tr>
      <w:tr w:rsidR="00ED4B2D" w:rsidTr="744C95F5" w14:paraId="11F1FDD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top w:val="single" w:color="auto" w:sz="2" w:space="0"/>
            </w:tcBorders>
            <w:vAlign w:val="center"/>
          </w:tcPr>
          <w:p w:rsidR="00ED4B2D" w:rsidP="00ED4B2D" w:rsidRDefault="00ED4B2D" w14:paraId="2F820920" w14:textId="7027EF77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mimořádný úklid kolejiště v 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žst</w:t>
            </w:r>
            <w:proofErr w:type="spellEnd"/>
          </w:p>
        </w:tc>
        <w:tc>
          <w:tcPr>
            <w:tcW w:w="4922" w:type="dxa"/>
            <w:tcBorders>
              <w:top w:val="single" w:color="auto" w:sz="2" w:space="0"/>
            </w:tcBorders>
            <w:vAlign w:val="center"/>
          </w:tcPr>
          <w:p w:rsidR="00ED4B2D" w:rsidP="00ED4B2D" w:rsidRDefault="00CF1A73" w14:paraId="2AA4DE54" w14:textId="033DD91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Pr="00BB5CDD" w:rsidR="000718D7">
              <w:rPr>
                <w:rFonts w:cs="Arial" w:asciiTheme="majorHAnsi" w:hAnsiTheme="majorHAnsi"/>
                <w:sz w:val="18"/>
                <w:szCs w:val="18"/>
              </w:rPr>
              <w:t>ozumí se úklid veškerých odpadků</w:t>
            </w:r>
            <w:r w:rsidR="000718D7">
              <w:rPr>
                <w:rFonts w:cs="Arial" w:asciiTheme="majorHAnsi" w:hAnsiTheme="majorHAnsi"/>
                <w:sz w:val="18"/>
                <w:szCs w:val="18"/>
              </w:rPr>
              <w:t>, včetně nedopalků od cigaret,</w:t>
            </w:r>
            <w:r w:rsidRPr="00BB5CDD" w:rsidR="000718D7">
              <w:rPr>
                <w:rFonts w:cs="Arial" w:asciiTheme="majorHAnsi" w:hAnsiTheme="majorHAnsi"/>
                <w:sz w:val="18"/>
                <w:szCs w:val="18"/>
              </w:rPr>
              <w:t xml:space="preserve"> nacházejících se v kolejišti v celém rozsahu železniční stanice, vymezeném prostorem nástupiště a ostrovními nástupišti</w:t>
            </w:r>
            <w:r w:rsidR="000718D7">
              <w:rPr>
                <w:rFonts w:cs="Arial" w:asciiTheme="majorHAnsi" w:hAnsiTheme="majorHAnsi"/>
                <w:sz w:val="18"/>
                <w:szCs w:val="18"/>
              </w:rPr>
              <w:t xml:space="preserve">. </w:t>
            </w:r>
            <w:r w:rsidRPr="008C1E11" w:rsidR="000718D7">
              <w:rPr>
                <w:sz w:val="18"/>
                <w:szCs w:val="18"/>
              </w:rPr>
              <w:t>Jedná se o práce vykonávané nad rámec pravidelného úklidu</w:t>
            </w:r>
            <w:r>
              <w:rPr>
                <w:sz w:val="18"/>
                <w:szCs w:val="18"/>
              </w:rPr>
              <w:t>.</w:t>
            </w:r>
          </w:p>
        </w:tc>
      </w:tr>
      <w:tr w:rsidR="00ED4B2D" w:rsidTr="744C95F5" w14:paraId="0F78963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top w:val="single" w:color="auto" w:sz="2" w:space="0"/>
            </w:tcBorders>
            <w:vAlign w:val="center"/>
          </w:tcPr>
          <w:p w:rsidRPr="0023091B" w:rsidR="00ED4B2D" w:rsidP="00ED4B2D" w:rsidRDefault="00ED4B2D" w14:paraId="72D36732" w14:textId="3E216A72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mobilní plošina k výkonu požadované práce</w:t>
            </w:r>
          </w:p>
        </w:tc>
        <w:tc>
          <w:tcPr>
            <w:tcW w:w="4922" w:type="dxa"/>
            <w:tcBorders>
              <w:top w:val="single" w:color="auto" w:sz="2" w:space="0"/>
            </w:tcBorders>
            <w:vAlign w:val="center"/>
          </w:tcPr>
          <w:p w:rsidRPr="00BB5CDD" w:rsidR="00ED4B2D" w:rsidP="00F233C8" w:rsidRDefault="00CF1A73" w14:paraId="332AE3F9" w14:textId="7C3CB4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</w:t>
            </w:r>
            <w:r w:rsidR="00F233C8">
              <w:rPr>
                <w:rFonts w:cs="Arial"/>
                <w:sz w:val="18"/>
                <w:szCs w:val="18"/>
              </w:rPr>
              <w:t xml:space="preserve">ozumí se </w:t>
            </w:r>
            <w:r w:rsidRPr="00C25D94" w:rsidR="00F233C8">
              <w:rPr>
                <w:rFonts w:cs="Arial"/>
                <w:sz w:val="18"/>
                <w:szCs w:val="18"/>
              </w:rPr>
              <w:t xml:space="preserve">dočasná </w:t>
            </w:r>
            <w:r w:rsidR="00F233C8">
              <w:rPr>
                <w:rFonts w:cs="Arial"/>
                <w:sz w:val="18"/>
                <w:szCs w:val="18"/>
              </w:rPr>
              <w:t xml:space="preserve">pojízdná </w:t>
            </w:r>
            <w:r w:rsidRPr="00C25D94" w:rsidR="00F233C8">
              <w:rPr>
                <w:rFonts w:cs="Arial"/>
                <w:sz w:val="18"/>
                <w:szCs w:val="18"/>
              </w:rPr>
              <w:t xml:space="preserve">stavební konstrukce, </w:t>
            </w:r>
            <w:r w:rsidR="00F233C8">
              <w:rPr>
                <w:rFonts w:cs="Arial"/>
                <w:sz w:val="18"/>
                <w:szCs w:val="18"/>
              </w:rPr>
              <w:t>která je</w:t>
            </w:r>
            <w:r w:rsidR="00FD508B">
              <w:rPr>
                <w:rFonts w:cs="Arial"/>
                <w:sz w:val="18"/>
                <w:szCs w:val="18"/>
              </w:rPr>
              <w:t xml:space="preserve"> bezpečná a</w:t>
            </w:r>
            <w:r w:rsidR="00F233C8">
              <w:rPr>
                <w:rFonts w:cs="Arial"/>
                <w:sz w:val="18"/>
                <w:szCs w:val="18"/>
              </w:rPr>
              <w:t xml:space="preserve"> s </w:t>
            </w:r>
            <w:r w:rsidRPr="00C25D94" w:rsidR="00F233C8">
              <w:rPr>
                <w:rFonts w:cs="Arial"/>
                <w:sz w:val="18"/>
                <w:szCs w:val="18"/>
              </w:rPr>
              <w:t>dostatečnou nosnost</w:t>
            </w:r>
            <w:r w:rsidR="00F233C8">
              <w:rPr>
                <w:rFonts w:cs="Arial"/>
                <w:sz w:val="18"/>
                <w:szCs w:val="18"/>
              </w:rPr>
              <w:t>í. M</w:t>
            </w:r>
            <w:r w:rsidRPr="00C25D94" w:rsidR="00F233C8">
              <w:rPr>
                <w:rFonts w:cs="Arial"/>
                <w:sz w:val="18"/>
                <w:szCs w:val="18"/>
              </w:rPr>
              <w:t>ont</w:t>
            </w:r>
            <w:r w:rsidR="00F233C8">
              <w:rPr>
                <w:rFonts w:cs="Arial"/>
                <w:sz w:val="18"/>
                <w:szCs w:val="18"/>
              </w:rPr>
              <w:t>áž</w:t>
            </w:r>
            <w:r w:rsidRPr="00C25D94" w:rsidR="00F233C8">
              <w:rPr>
                <w:rFonts w:cs="Arial"/>
                <w:sz w:val="18"/>
                <w:szCs w:val="18"/>
              </w:rPr>
              <w:t xml:space="preserve"> a demont</w:t>
            </w:r>
            <w:r w:rsidR="00F233C8">
              <w:rPr>
                <w:rFonts w:cs="Arial"/>
                <w:sz w:val="18"/>
                <w:szCs w:val="18"/>
              </w:rPr>
              <w:t xml:space="preserve">áž probíhá </w:t>
            </w:r>
            <w:r w:rsidRPr="00C25D94" w:rsidR="00F233C8">
              <w:rPr>
                <w:rFonts w:cs="Arial"/>
                <w:sz w:val="18"/>
                <w:szCs w:val="18"/>
              </w:rPr>
              <w:t>dle dokumentace výrobce. Pojízdné lešení musí být postaveno, posunováno a používáno na rovném a dostatečně únosném podloží. Sestavené lešení nesmí mít větší odklon od svislé osy než 1 %. Při posouvání lešení nesmí být na lešení žádné osoby ani materiál.</w:t>
            </w:r>
          </w:p>
        </w:tc>
      </w:tr>
      <w:tr w:rsidR="00ED4B2D" w:rsidTr="744C95F5" w14:paraId="0C815C0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top w:val="single" w:color="auto" w:sz="2" w:space="0"/>
            </w:tcBorders>
            <w:vAlign w:val="center"/>
          </w:tcPr>
          <w:p w:rsidR="00ED4B2D" w:rsidP="00ED4B2D" w:rsidRDefault="00ED4B2D" w14:paraId="4BD96D50" w14:textId="55BFAD22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naložení, odvoz odpadu po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mimoř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. úklidu</w:t>
            </w:r>
          </w:p>
        </w:tc>
        <w:tc>
          <w:tcPr>
            <w:tcW w:w="4922" w:type="dxa"/>
            <w:tcBorders>
              <w:top w:val="single" w:color="auto" w:sz="2" w:space="0"/>
            </w:tcBorders>
            <w:vAlign w:val="center"/>
          </w:tcPr>
          <w:p w:rsidRPr="00BB5CDD" w:rsidR="00ED4B2D" w:rsidP="00944B3D" w:rsidRDefault="00CF1A73" w14:paraId="6F43863A" w14:textId="709E2F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="00944B3D">
              <w:rPr>
                <w:rFonts w:cs="Arial" w:asciiTheme="majorHAnsi" w:hAnsiTheme="majorHAnsi"/>
                <w:sz w:val="18"/>
                <w:szCs w:val="18"/>
              </w:rPr>
              <w:t>ozumí se zajištění potřebné techniky a mechanizace, naložení,</w:t>
            </w:r>
            <w:r w:rsidR="00944B3D">
              <w:rPr>
                <w:sz w:val="18"/>
                <w:szCs w:val="18"/>
              </w:rPr>
              <w:t xml:space="preserve"> odvoz a likvidaci</w:t>
            </w:r>
            <w:r w:rsidRPr="00600636" w:rsidR="00944B3D">
              <w:rPr>
                <w:sz w:val="18"/>
                <w:szCs w:val="18"/>
              </w:rPr>
              <w:t xml:space="preserve"> odpadu</w:t>
            </w:r>
            <w:r w:rsidR="00944B3D">
              <w:rPr>
                <w:sz w:val="18"/>
                <w:szCs w:val="18"/>
              </w:rPr>
              <w:t xml:space="preserve"> po mimořádném úklidu. Součástí služby je uložení odpadu na skládku, a to v souladu s platnou legislativou.</w:t>
            </w:r>
          </w:p>
        </w:tc>
      </w:tr>
      <w:tr w:rsidR="00ED4B2D" w:rsidTr="744C95F5" w14:paraId="6BD3EF4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top w:val="single" w:color="auto" w:sz="2" w:space="0"/>
            </w:tcBorders>
            <w:vAlign w:val="center"/>
          </w:tcPr>
          <w:p w:rsidRPr="00ED4B2D" w:rsidR="00ED4B2D" w:rsidP="00ED4B2D" w:rsidRDefault="00ED4B2D" w14:paraId="1E74736A" w14:textId="3650DD61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</w:t>
            </w:r>
            <w:r w:rsidRPr="00ED4B2D">
              <w:rPr>
                <w:rFonts w:cs="Arial"/>
                <w:b/>
                <w:bCs/>
                <w:sz w:val="18"/>
                <w:szCs w:val="18"/>
              </w:rPr>
              <w:t>dstranění nečistot (plocha větší než 50cm</w:t>
            </w:r>
            <w:r w:rsidRPr="000656F5">
              <w:rPr>
                <w:rFonts w:cs="Arial"/>
                <w:b/>
                <w:bCs/>
                <w:sz w:val="18"/>
                <w:szCs w:val="18"/>
                <w:vertAlign w:val="superscript"/>
              </w:rPr>
              <w:t>2</w:t>
            </w:r>
            <w:r w:rsidRPr="00ED4B2D">
              <w:rPr>
                <w:rFonts w:cs="Arial"/>
                <w:b/>
                <w:bCs/>
                <w:sz w:val="18"/>
                <w:szCs w:val="18"/>
              </w:rPr>
              <w:t>) ze stěn v interiéru (i ve výškách)</w:t>
            </w:r>
          </w:p>
          <w:p w:rsidR="00ED4B2D" w:rsidP="00ED4B2D" w:rsidRDefault="00ED4B2D" w14:paraId="208AF4C4" w14:textId="77777777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single" w:color="auto" w:sz="2" w:space="0"/>
            </w:tcBorders>
            <w:vAlign w:val="center"/>
          </w:tcPr>
          <w:p w:rsidRPr="00BB5CDD" w:rsidR="00ED4B2D" w:rsidP="00D66257" w:rsidRDefault="00CF1A73" w14:paraId="0DDCD494" w14:textId="7BF658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="00FD508B">
              <w:rPr>
                <w:rFonts w:cs="Arial" w:asciiTheme="majorHAnsi" w:hAnsiTheme="majorHAnsi"/>
                <w:sz w:val="18"/>
                <w:szCs w:val="18"/>
              </w:rPr>
              <w:t>ozumí se odstranění nejen graffiti, ale i plakátů, nálepek, zbytků lepidla a běžné špíny</w:t>
            </w:r>
            <w:r w:rsidRPr="00FD508B" w:rsidR="00FD508B">
              <w:rPr>
                <w:rFonts w:cs="Arial" w:asciiTheme="majorHAnsi" w:hAnsiTheme="majorHAnsi"/>
                <w:sz w:val="18"/>
                <w:szCs w:val="18"/>
              </w:rPr>
              <w:t xml:space="preserve">. </w:t>
            </w:r>
            <w:r w:rsidR="00FD508B">
              <w:rPr>
                <w:rFonts w:cs="Arial" w:asciiTheme="majorHAnsi" w:hAnsiTheme="majorHAnsi"/>
                <w:sz w:val="18"/>
                <w:szCs w:val="18"/>
              </w:rPr>
              <w:t>Odstranění nečistot prob</w:t>
            </w:r>
            <w:r w:rsidR="00D66257">
              <w:rPr>
                <w:rFonts w:cs="Arial" w:asciiTheme="majorHAnsi" w:hAnsiTheme="majorHAnsi"/>
                <w:sz w:val="18"/>
                <w:szCs w:val="18"/>
              </w:rPr>
              <w:t>íhá</w:t>
            </w:r>
            <w:r w:rsidRPr="00FD508B" w:rsidR="00FD508B">
              <w:rPr>
                <w:rFonts w:cs="Arial" w:asciiTheme="majorHAnsi" w:hAnsiTheme="majorHAnsi"/>
                <w:sz w:val="18"/>
                <w:szCs w:val="18"/>
              </w:rPr>
              <w:t xml:space="preserve"> horkou párou sp</w:t>
            </w:r>
            <w:r w:rsidR="00FD508B">
              <w:rPr>
                <w:rFonts w:cs="Arial" w:asciiTheme="majorHAnsi" w:hAnsiTheme="majorHAnsi"/>
                <w:sz w:val="18"/>
                <w:szCs w:val="18"/>
              </w:rPr>
              <w:t xml:space="preserve">olečně s chemickými prostředky, případně </w:t>
            </w:r>
            <w:r w:rsidRPr="00FD508B" w:rsidR="00FD508B">
              <w:rPr>
                <w:rFonts w:cs="Arial" w:asciiTheme="majorHAnsi" w:hAnsiTheme="majorHAnsi"/>
                <w:sz w:val="18"/>
                <w:szCs w:val="18"/>
              </w:rPr>
              <w:t>použití</w:t>
            </w:r>
            <w:r w:rsidR="00FD508B">
              <w:rPr>
                <w:rFonts w:cs="Arial" w:asciiTheme="majorHAnsi" w:hAnsiTheme="majorHAnsi"/>
                <w:sz w:val="18"/>
                <w:szCs w:val="18"/>
              </w:rPr>
              <w:t>m tlakové vody, nebo vakuového</w:t>
            </w:r>
            <w:r w:rsidRPr="00FD508B" w:rsidR="00FD508B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D508B" w:rsidR="00FD508B">
              <w:rPr>
                <w:rFonts w:cs="Arial" w:asciiTheme="majorHAnsi" w:hAnsiTheme="majorHAnsi"/>
                <w:sz w:val="18"/>
                <w:szCs w:val="18"/>
              </w:rPr>
              <w:t>mikroabrazivní</w:t>
            </w:r>
            <w:r w:rsidR="00FD508B">
              <w:rPr>
                <w:rFonts w:cs="Arial" w:asciiTheme="majorHAnsi" w:hAnsiTheme="majorHAnsi"/>
                <w:sz w:val="18"/>
                <w:szCs w:val="18"/>
              </w:rPr>
              <w:t>ho</w:t>
            </w:r>
            <w:proofErr w:type="spellEnd"/>
            <w:r w:rsidRPr="00FD508B" w:rsidR="00FD508B">
              <w:rPr>
                <w:rFonts w:cs="Arial" w:asciiTheme="majorHAnsi" w:hAnsiTheme="majorHAnsi"/>
                <w:sz w:val="18"/>
                <w:szCs w:val="18"/>
              </w:rPr>
              <w:t xml:space="preserve"> systém</w:t>
            </w:r>
            <w:r w:rsidR="00FD508B">
              <w:rPr>
                <w:rFonts w:cs="Arial" w:asciiTheme="majorHAnsi" w:hAnsiTheme="majorHAnsi"/>
                <w:sz w:val="18"/>
                <w:szCs w:val="18"/>
              </w:rPr>
              <w:t>u</w:t>
            </w:r>
            <w:r w:rsidRPr="00FD508B" w:rsidR="00FD508B">
              <w:rPr>
                <w:rFonts w:cs="Arial" w:asciiTheme="majorHAnsi" w:hAnsiTheme="majorHAnsi"/>
                <w:sz w:val="18"/>
                <w:szCs w:val="18"/>
              </w:rPr>
              <w:t>.</w:t>
            </w:r>
            <w:r w:rsidR="00FD508B">
              <w:rPr>
                <w:rFonts w:cs="Arial" w:asciiTheme="majorHAnsi" w:hAnsiTheme="majorHAnsi"/>
                <w:sz w:val="18"/>
                <w:szCs w:val="18"/>
              </w:rPr>
              <w:t xml:space="preserve"> Součástí poskytované služby je i odvoz veškerého vzniklého odpadu, včetně tekutého a</w:t>
            </w:r>
            <w:r w:rsidRPr="00FD508B" w:rsidR="00FD508B">
              <w:rPr>
                <w:rFonts w:cs="Arial" w:asciiTheme="majorHAnsi" w:hAnsiTheme="majorHAnsi"/>
                <w:sz w:val="18"/>
                <w:szCs w:val="18"/>
              </w:rPr>
              <w:t> </w:t>
            </w:r>
            <w:r w:rsidR="00FD508B">
              <w:rPr>
                <w:rFonts w:cs="Arial" w:asciiTheme="majorHAnsi" w:hAnsiTheme="majorHAnsi"/>
                <w:sz w:val="18"/>
                <w:szCs w:val="18"/>
              </w:rPr>
              <w:t>následný</w:t>
            </w:r>
            <w:r w:rsidR="00D66257">
              <w:rPr>
                <w:rFonts w:cs="Arial" w:asciiTheme="majorHAnsi" w:hAnsiTheme="majorHAnsi"/>
                <w:sz w:val="18"/>
                <w:szCs w:val="18"/>
              </w:rPr>
              <w:t xml:space="preserve"> finální</w:t>
            </w:r>
            <w:r w:rsidR="00FD508B">
              <w:rPr>
                <w:rFonts w:cs="Arial" w:asciiTheme="majorHAnsi" w:hAnsiTheme="majorHAnsi"/>
                <w:sz w:val="18"/>
                <w:szCs w:val="18"/>
              </w:rPr>
              <w:t xml:space="preserve"> úklid všech dotčených ploch, včetně podlahových.</w:t>
            </w:r>
          </w:p>
        </w:tc>
      </w:tr>
      <w:tr w:rsidR="00ED4B2D" w:rsidTr="744C95F5" w14:paraId="7ADF676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top w:val="single" w:color="auto" w:sz="2" w:space="0"/>
            </w:tcBorders>
            <w:vAlign w:val="center"/>
          </w:tcPr>
          <w:p w:rsidRPr="00ED4B2D" w:rsidR="00ED4B2D" w:rsidP="00ED4B2D" w:rsidRDefault="00ED4B2D" w14:paraId="3F718A46" w14:textId="229999F0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</w:t>
            </w:r>
            <w:r w:rsidRPr="00ED4B2D">
              <w:rPr>
                <w:rFonts w:cs="Arial"/>
                <w:b/>
                <w:bCs/>
                <w:sz w:val="18"/>
                <w:szCs w:val="18"/>
              </w:rPr>
              <w:t>dstranění nečistot (plocha větší než 50cm</w:t>
            </w:r>
            <w:r w:rsidRPr="000656F5">
              <w:rPr>
                <w:rFonts w:cs="Arial"/>
                <w:b/>
                <w:bCs/>
                <w:sz w:val="18"/>
                <w:szCs w:val="18"/>
                <w:vertAlign w:val="superscript"/>
              </w:rPr>
              <w:t>2</w:t>
            </w:r>
            <w:r w:rsidRPr="00ED4B2D">
              <w:rPr>
                <w:rFonts w:cs="Arial"/>
                <w:b/>
                <w:bCs/>
                <w:sz w:val="18"/>
                <w:szCs w:val="18"/>
              </w:rPr>
              <w:t>) ze stěn (fasád) v exteriéru (i ve výškách)</w:t>
            </w:r>
          </w:p>
          <w:p w:rsidR="00ED4B2D" w:rsidP="00ED4B2D" w:rsidRDefault="00ED4B2D" w14:paraId="5007C7A0" w14:textId="77777777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922" w:type="dxa"/>
            <w:tcBorders>
              <w:top w:val="single" w:color="auto" w:sz="2" w:space="0"/>
            </w:tcBorders>
            <w:vAlign w:val="center"/>
          </w:tcPr>
          <w:p w:rsidRPr="00BB5CDD" w:rsidR="00ED4B2D" w:rsidP="00D66257" w:rsidRDefault="00CF1A73" w14:paraId="558217FF" w14:textId="6C941B7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 w:asciiTheme="majorHAnsi" w:hAnsiTheme="majorHAnsi"/>
                <w:sz w:val="18"/>
                <w:szCs w:val="18"/>
              </w:rPr>
            </w:pPr>
            <w:r>
              <w:rPr>
                <w:rFonts w:cs="Arial" w:asciiTheme="majorHAnsi" w:hAnsiTheme="majorHAnsi"/>
                <w:sz w:val="18"/>
                <w:szCs w:val="18"/>
              </w:rPr>
              <w:t>R</w:t>
            </w:r>
            <w:r w:rsidR="00FD508B">
              <w:rPr>
                <w:rFonts w:cs="Arial" w:asciiTheme="majorHAnsi" w:hAnsiTheme="majorHAnsi"/>
                <w:sz w:val="18"/>
                <w:szCs w:val="18"/>
              </w:rPr>
              <w:t>ozumí se odstranění nejen graffiti, ale i plakátů, nálepek, zbytků lepidla a běžné špíny</w:t>
            </w:r>
            <w:r w:rsidRPr="00FD508B" w:rsidR="00FD508B">
              <w:rPr>
                <w:rFonts w:cs="Arial" w:asciiTheme="majorHAnsi" w:hAnsiTheme="majorHAnsi"/>
                <w:sz w:val="18"/>
                <w:szCs w:val="18"/>
              </w:rPr>
              <w:t xml:space="preserve">. </w:t>
            </w:r>
            <w:r w:rsidR="00FD508B">
              <w:rPr>
                <w:rFonts w:cs="Arial" w:asciiTheme="majorHAnsi" w:hAnsiTheme="majorHAnsi"/>
                <w:sz w:val="18"/>
                <w:szCs w:val="18"/>
              </w:rPr>
              <w:t>Odstranění nečistot proběhne</w:t>
            </w:r>
            <w:r w:rsidRPr="00FD508B" w:rsidR="00FD508B">
              <w:rPr>
                <w:rFonts w:cs="Arial" w:asciiTheme="majorHAnsi" w:hAnsiTheme="majorHAnsi"/>
                <w:sz w:val="18"/>
                <w:szCs w:val="18"/>
              </w:rPr>
              <w:t xml:space="preserve"> horkou párou sp</w:t>
            </w:r>
            <w:r w:rsidR="00FD508B">
              <w:rPr>
                <w:rFonts w:cs="Arial" w:asciiTheme="majorHAnsi" w:hAnsiTheme="majorHAnsi"/>
                <w:sz w:val="18"/>
                <w:szCs w:val="18"/>
              </w:rPr>
              <w:t xml:space="preserve">olečně s chemickými prostředky, případně </w:t>
            </w:r>
            <w:r w:rsidRPr="00FD508B" w:rsidR="00FD508B">
              <w:rPr>
                <w:rFonts w:cs="Arial" w:asciiTheme="majorHAnsi" w:hAnsiTheme="majorHAnsi"/>
                <w:sz w:val="18"/>
                <w:szCs w:val="18"/>
              </w:rPr>
              <w:t>použití</w:t>
            </w:r>
            <w:r w:rsidR="00FD508B">
              <w:rPr>
                <w:rFonts w:cs="Arial" w:asciiTheme="majorHAnsi" w:hAnsiTheme="majorHAnsi"/>
                <w:sz w:val="18"/>
                <w:szCs w:val="18"/>
              </w:rPr>
              <w:t>m</w:t>
            </w:r>
            <w:r w:rsidR="00D66257">
              <w:rPr>
                <w:rFonts w:cs="Arial" w:asciiTheme="majorHAnsi" w:hAnsiTheme="majorHAnsi"/>
                <w:sz w:val="18"/>
                <w:szCs w:val="18"/>
              </w:rPr>
              <w:t xml:space="preserve"> tlakové vody</w:t>
            </w:r>
            <w:r w:rsidR="00FD508B">
              <w:rPr>
                <w:rFonts w:cs="Arial" w:asciiTheme="majorHAnsi" w:hAnsiTheme="majorHAnsi"/>
                <w:sz w:val="18"/>
                <w:szCs w:val="18"/>
              </w:rPr>
              <w:t xml:space="preserve"> nebo vakuového</w:t>
            </w:r>
            <w:r w:rsidRPr="00FD508B" w:rsidR="00FD508B">
              <w:rPr>
                <w:rFonts w:cs="Arial"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D508B" w:rsidR="00FD508B">
              <w:rPr>
                <w:rFonts w:cs="Arial" w:asciiTheme="majorHAnsi" w:hAnsiTheme="majorHAnsi"/>
                <w:sz w:val="18"/>
                <w:szCs w:val="18"/>
              </w:rPr>
              <w:t>mikroabrazivní</w:t>
            </w:r>
            <w:r w:rsidR="00FD508B">
              <w:rPr>
                <w:rFonts w:cs="Arial" w:asciiTheme="majorHAnsi" w:hAnsiTheme="majorHAnsi"/>
                <w:sz w:val="18"/>
                <w:szCs w:val="18"/>
              </w:rPr>
              <w:t>ho</w:t>
            </w:r>
            <w:proofErr w:type="spellEnd"/>
            <w:r w:rsidRPr="00FD508B" w:rsidR="00FD508B">
              <w:rPr>
                <w:rFonts w:cs="Arial" w:asciiTheme="majorHAnsi" w:hAnsiTheme="majorHAnsi"/>
                <w:sz w:val="18"/>
                <w:szCs w:val="18"/>
              </w:rPr>
              <w:t xml:space="preserve"> systém</w:t>
            </w:r>
            <w:r w:rsidR="00FD508B">
              <w:rPr>
                <w:rFonts w:cs="Arial" w:asciiTheme="majorHAnsi" w:hAnsiTheme="majorHAnsi"/>
                <w:sz w:val="18"/>
                <w:szCs w:val="18"/>
              </w:rPr>
              <w:t>u</w:t>
            </w:r>
            <w:r w:rsidRPr="00FD508B" w:rsidR="00FD508B">
              <w:rPr>
                <w:rFonts w:cs="Arial" w:asciiTheme="majorHAnsi" w:hAnsiTheme="majorHAnsi"/>
                <w:sz w:val="18"/>
                <w:szCs w:val="18"/>
              </w:rPr>
              <w:t>. </w:t>
            </w:r>
            <w:r w:rsidR="00D66257">
              <w:rPr>
                <w:rFonts w:cs="Arial" w:asciiTheme="majorHAnsi" w:hAnsiTheme="majorHAnsi"/>
                <w:sz w:val="18"/>
                <w:szCs w:val="18"/>
              </w:rPr>
              <w:t>Součástí poskytované služby je i odvoz veškerého vzniklého odpadu, včetně tekutého a</w:t>
            </w:r>
            <w:r w:rsidRPr="00FD508B" w:rsidR="00D66257">
              <w:rPr>
                <w:rFonts w:cs="Arial" w:asciiTheme="majorHAnsi" w:hAnsiTheme="majorHAnsi"/>
                <w:sz w:val="18"/>
                <w:szCs w:val="18"/>
              </w:rPr>
              <w:t> </w:t>
            </w:r>
            <w:r w:rsidR="00D66257">
              <w:rPr>
                <w:rFonts w:cs="Arial" w:asciiTheme="majorHAnsi" w:hAnsiTheme="majorHAnsi"/>
                <w:sz w:val="18"/>
                <w:szCs w:val="18"/>
              </w:rPr>
              <w:t>následný finální úklid všech dotčených ploch, chodníků apod.</w:t>
            </w:r>
          </w:p>
        </w:tc>
      </w:tr>
      <w:tr w:rsidRPr="00603C38" w:rsidR="00B87E84" w:rsidTr="744C95F5" w14:paraId="1F88F66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vAlign w:val="center"/>
          </w:tcPr>
          <w:p w:rsidR="00B87E84" w:rsidP="00ED4B2D" w:rsidRDefault="2ED55830" w14:paraId="059A3C22" w14:textId="48A3F4EE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3127B530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3127B530" w:rsidR="4FA8DFBF">
              <w:rPr>
                <w:rFonts w:cs="Arial"/>
                <w:b/>
                <w:bCs/>
                <w:sz w:val="18"/>
                <w:szCs w:val="18"/>
              </w:rPr>
              <w:t>ovrchová úprava nanotechnologií</w:t>
            </w:r>
            <w:r w:rsidRPr="3127B530" w:rsidR="6135EC11">
              <w:rPr>
                <w:rFonts w:cs="Arial"/>
                <w:b/>
                <w:bCs/>
                <w:sz w:val="18"/>
                <w:szCs w:val="18"/>
              </w:rPr>
              <w:t xml:space="preserve"> v interiéru a exteriéru</w:t>
            </w:r>
          </w:p>
        </w:tc>
        <w:tc>
          <w:tcPr>
            <w:tcW w:w="4922" w:type="dxa"/>
            <w:vAlign w:val="center"/>
          </w:tcPr>
          <w:p w:rsidR="00B87E84" w:rsidP="00342F17" w:rsidRDefault="14DAAAB2" w14:paraId="0901A7A4" w14:textId="610A30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177EE432">
              <w:rPr>
                <w:sz w:val="18"/>
                <w:szCs w:val="18"/>
              </w:rPr>
              <w:t>R</w:t>
            </w:r>
            <w:r w:rsidRPr="177EE432" w:rsidR="69152646">
              <w:rPr>
                <w:sz w:val="18"/>
                <w:szCs w:val="18"/>
              </w:rPr>
              <w:t>ozumí se úprava provedená nátěrem nebo nástřikem</w:t>
            </w:r>
            <w:r w:rsidRPr="177EE432" w:rsidR="36D4B905">
              <w:rPr>
                <w:sz w:val="18"/>
                <w:szCs w:val="18"/>
              </w:rPr>
              <w:t xml:space="preserve"> </w:t>
            </w:r>
            <w:r w:rsidRPr="177EE432" w:rsidR="199B35F9">
              <w:rPr>
                <w:rFonts w:cs="Arial" w:asciiTheme="majorHAnsi" w:hAnsiTheme="majorHAnsi"/>
                <w:sz w:val="18"/>
                <w:szCs w:val="18"/>
              </w:rPr>
              <w:t>včetně</w:t>
            </w:r>
            <w:r w:rsidRPr="177EE432" w:rsidR="36D4B905">
              <w:rPr>
                <w:rFonts w:cs="Arial" w:asciiTheme="majorHAnsi" w:hAnsiTheme="majorHAnsi"/>
                <w:sz w:val="18"/>
                <w:szCs w:val="18"/>
              </w:rPr>
              <w:t xml:space="preserve"> materiálu pro tuto činnost, (např. voda, energie, nanotechnologie) a nákladů na dopravu, bez výškových prací.</w:t>
            </w:r>
            <w:r w:rsidRPr="177EE432" w:rsidR="69152646">
              <w:rPr>
                <w:sz w:val="18"/>
                <w:szCs w:val="18"/>
              </w:rPr>
              <w:t xml:space="preserve"> Ošetřené povrchy vykazují zvýšenou odolnost vůči nečistotám, vodnímu kameni, </w:t>
            </w:r>
            <w:r w:rsidRPr="177EE432" w:rsidR="36D4B905">
              <w:rPr>
                <w:sz w:val="18"/>
                <w:szCs w:val="18"/>
              </w:rPr>
              <w:t>graffiti</w:t>
            </w:r>
            <w:r w:rsidRPr="177EE432" w:rsidR="69152646">
              <w:rPr>
                <w:sz w:val="18"/>
                <w:szCs w:val="18"/>
              </w:rPr>
              <w:t xml:space="preserve">, korozi, mechům, plísním, chrání proti přilepení letáků. Povrchy vykazují nižší náročnost na pravidelný úklid. Po aplikaci </w:t>
            </w:r>
            <w:r w:rsidRPr="177EE432" w:rsidR="3E63D6D3">
              <w:rPr>
                <w:sz w:val="18"/>
                <w:szCs w:val="18"/>
              </w:rPr>
              <w:t xml:space="preserve">ochranné vrstvy nedochází ke změnu vzhledu, barvy a dalších vizuálních charakteristik. Může se jednat také o obnovení původních vlastností povrchů, např. </w:t>
            </w:r>
            <w:proofErr w:type="spellStart"/>
            <w:r w:rsidRPr="177EE432" w:rsidR="3E63D6D3">
              <w:rPr>
                <w:sz w:val="18"/>
                <w:szCs w:val="18"/>
              </w:rPr>
              <w:t>antigraffity</w:t>
            </w:r>
            <w:proofErr w:type="spellEnd"/>
            <w:r w:rsidRPr="177EE432" w:rsidR="3E63D6D3">
              <w:rPr>
                <w:sz w:val="18"/>
                <w:szCs w:val="18"/>
              </w:rPr>
              <w:t xml:space="preserve">, hydrofobních, </w:t>
            </w:r>
            <w:proofErr w:type="spellStart"/>
            <w:r w:rsidRPr="177EE432" w:rsidR="3E63D6D3">
              <w:rPr>
                <w:sz w:val="18"/>
                <w:szCs w:val="18"/>
              </w:rPr>
              <w:t>oleofóbních</w:t>
            </w:r>
            <w:proofErr w:type="spellEnd"/>
            <w:r w:rsidRPr="177EE432" w:rsidR="3E63D6D3">
              <w:rPr>
                <w:sz w:val="18"/>
                <w:szCs w:val="18"/>
              </w:rPr>
              <w:t>.</w:t>
            </w:r>
            <w:r w:rsidRPr="177EE432" w:rsidR="08364003">
              <w:rPr>
                <w:sz w:val="18"/>
                <w:szCs w:val="18"/>
              </w:rPr>
              <w:t xml:space="preserve"> </w:t>
            </w:r>
            <w:r w:rsidRPr="177EE432" w:rsidR="08364003">
              <w:rPr>
                <w:rFonts w:cs="Arial" w:asciiTheme="majorHAnsi" w:hAnsiTheme="majorHAnsi"/>
                <w:sz w:val="18"/>
                <w:szCs w:val="18"/>
              </w:rPr>
              <w:t>Práce budou prováděny vždy poučenou osobou Poskytovatele tak, aby nedošlo k poškození přilehlých zařízení. Poskytovatel zajistí viditelné označení prostoru výkonu čištění a zároveň i dostatečného ochranného pásma tak, aby cestující veřejnost do prostoru, kde práce probíhají, nevstupovala.</w:t>
            </w:r>
          </w:p>
        </w:tc>
      </w:tr>
      <w:tr w:rsidR="003C16C7" w:rsidTr="744C95F5" w14:paraId="615D976D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vAlign w:val="center"/>
          </w:tcPr>
          <w:p w:rsidRPr="74B5D93C" w:rsidR="003C16C7" w:rsidP="023703F1" w:rsidRDefault="3E338CC9" w14:paraId="4F97CB17" w14:textId="300D66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177EE432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177EE432" w:rsidR="4028E68A">
              <w:rPr>
                <w:rFonts w:cs="Arial"/>
                <w:b/>
                <w:bCs/>
                <w:sz w:val="18"/>
                <w:szCs w:val="18"/>
              </w:rPr>
              <w:t xml:space="preserve">raní </w:t>
            </w:r>
            <w:r w:rsidRPr="177EE432" w:rsidR="02D7DAEF">
              <w:rPr>
                <w:rFonts w:cs="Arial"/>
                <w:b/>
                <w:bCs/>
                <w:sz w:val="18"/>
                <w:szCs w:val="18"/>
              </w:rPr>
              <w:t>kuchyňských utěrek</w:t>
            </w:r>
          </w:p>
        </w:tc>
        <w:tc>
          <w:tcPr>
            <w:tcW w:w="4922" w:type="dxa"/>
            <w:vAlign w:val="center"/>
          </w:tcPr>
          <w:p w:rsidRPr="003C16C7" w:rsidR="003C16C7" w:rsidP="26C5E173" w:rsidRDefault="5119753E" w14:paraId="0D5718C3" w14:textId="150A23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szCs w:val="18"/>
              </w:rPr>
            </w:pPr>
            <w:r w:rsidRPr="177EE432">
              <w:rPr>
                <w:rFonts w:eastAsia="Verdana" w:cs="Verdana"/>
                <w:sz w:val="18"/>
                <w:szCs w:val="18"/>
              </w:rPr>
              <w:t xml:space="preserve">Rozumí se </w:t>
            </w:r>
            <w:r w:rsidRPr="177EE432" w:rsidR="274F2FD3">
              <w:rPr>
                <w:rFonts w:eastAsia="Verdana" w:cs="Verdana"/>
                <w:sz w:val="18"/>
                <w:szCs w:val="18"/>
              </w:rPr>
              <w:t>sběr</w:t>
            </w:r>
            <w:r w:rsidRPr="177EE432">
              <w:rPr>
                <w:rFonts w:eastAsia="Verdana" w:cs="Verdana"/>
                <w:sz w:val="18"/>
                <w:szCs w:val="18"/>
              </w:rPr>
              <w:t xml:space="preserve"> kuchyňských látkových utěrek v určených prostorách, jejich praní, žehlení a následná distribuce zpět do těchto prostor.</w:t>
            </w:r>
          </w:p>
        </w:tc>
      </w:tr>
      <w:tr w:rsidR="023703F1" w:rsidTr="744C95F5" w14:paraId="09A3D252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vAlign w:val="center"/>
          </w:tcPr>
          <w:p w:rsidR="7106DFA9" w:rsidP="023703F1" w:rsidRDefault="30849091" w14:paraId="12A0BE4C" w14:textId="50897BA3">
            <w:pPr>
              <w:rPr>
                <w:rFonts w:cs="Arial"/>
                <w:b/>
                <w:bCs/>
                <w:sz w:val="18"/>
                <w:szCs w:val="18"/>
              </w:rPr>
            </w:pPr>
            <w:r w:rsidRPr="74B5D93C">
              <w:rPr>
                <w:rFonts w:cs="Arial"/>
                <w:b/>
                <w:bCs/>
                <w:sz w:val="18"/>
                <w:szCs w:val="18"/>
              </w:rPr>
              <w:t>s</w:t>
            </w:r>
            <w:r w:rsidRPr="74B5D93C" w:rsidR="7106DFA9">
              <w:rPr>
                <w:rFonts w:cs="Arial"/>
                <w:b/>
                <w:bCs/>
                <w:sz w:val="18"/>
                <w:szCs w:val="18"/>
              </w:rPr>
              <w:t>ekání</w:t>
            </w:r>
            <w:r w:rsidRPr="023703F1" w:rsidR="7106DFA9">
              <w:rPr>
                <w:rFonts w:cs="Arial"/>
                <w:b/>
                <w:bCs/>
                <w:sz w:val="18"/>
                <w:szCs w:val="18"/>
              </w:rPr>
              <w:t xml:space="preserve"> travnatých ploch v rovině a do sklonu 1:5</w:t>
            </w:r>
          </w:p>
        </w:tc>
        <w:tc>
          <w:tcPr>
            <w:tcW w:w="4922" w:type="dxa"/>
            <w:vAlign w:val="center"/>
          </w:tcPr>
          <w:p w:rsidRPr="00823FEF" w:rsidR="023703F1" w:rsidP="0BCA95BB" w:rsidRDefault="5D6785D2" w14:paraId="11DF4593" w14:textId="208B492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 w:themeColor="text1"/>
                <w:sz w:val="18"/>
                <w:szCs w:val="20"/>
              </w:rPr>
            </w:pPr>
            <w:r w:rsidRPr="00823FEF">
              <w:rPr>
                <w:rFonts w:asciiTheme="majorHAnsi" w:hAnsiTheme="majorHAnsi"/>
                <w:sz w:val="18"/>
                <w:szCs w:val="20"/>
              </w:rPr>
              <w:t>Rozumí se sečení travnatých ploch včetně vyhrabání, úklidu, odvozu a likvidace posečené trávy</w:t>
            </w:r>
            <w:r w:rsidRPr="00823FEF" w:rsidR="5BF0EFBE">
              <w:rPr>
                <w:rFonts w:asciiTheme="majorHAnsi" w:hAnsiTheme="majorHAnsi"/>
                <w:sz w:val="18"/>
                <w:szCs w:val="20"/>
              </w:rPr>
              <w:t xml:space="preserve">. Podrobnosti </w:t>
            </w:r>
            <w:r w:rsidRPr="00823FEF" w:rsidR="51C88EEE">
              <w:rPr>
                <w:rFonts w:asciiTheme="majorHAnsi" w:hAnsiTheme="majorHAnsi"/>
                <w:sz w:val="18"/>
                <w:szCs w:val="20"/>
              </w:rPr>
              <w:t>vztahující se k této činnosti</w:t>
            </w:r>
            <w:r w:rsidRPr="00823FEF" w:rsidR="5BF0EFBE">
              <w:rPr>
                <w:rFonts w:asciiTheme="majorHAnsi" w:hAnsiTheme="majorHAnsi"/>
                <w:sz w:val="18"/>
                <w:szCs w:val="20"/>
              </w:rPr>
              <w:t xml:space="preserve"> jsou uvedeny v kap. B2.2.1</w:t>
            </w:r>
            <w:r w:rsidRPr="00823FEF" w:rsidR="558E5560">
              <w:rPr>
                <w:rFonts w:asciiTheme="majorHAnsi" w:hAnsiTheme="majorHAnsi"/>
                <w:sz w:val="18"/>
                <w:szCs w:val="20"/>
              </w:rPr>
              <w:t xml:space="preserve"> SLA</w:t>
            </w:r>
          </w:p>
        </w:tc>
      </w:tr>
      <w:tr w:rsidR="023703F1" w:rsidTr="744C95F5" w14:paraId="32C875E8" w14:textId="77777777">
        <w:trPr>
          <w:trHeight w:val="1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vAlign w:val="center"/>
          </w:tcPr>
          <w:p w:rsidR="7106DFA9" w:rsidP="023703F1" w:rsidRDefault="6A297209" w14:paraId="5120CEFD" w14:textId="15D63CEA">
            <w:pPr>
              <w:rPr>
                <w:rFonts w:cs="Arial"/>
                <w:b/>
                <w:bCs/>
                <w:sz w:val="18"/>
                <w:szCs w:val="18"/>
              </w:rPr>
            </w:pPr>
            <w:r w:rsidRPr="74B5D93C">
              <w:rPr>
                <w:rFonts w:cs="Arial"/>
                <w:b/>
                <w:bCs/>
                <w:sz w:val="18"/>
                <w:szCs w:val="18"/>
              </w:rPr>
              <w:t>s</w:t>
            </w:r>
            <w:r w:rsidRPr="74B5D93C" w:rsidR="7106DFA9">
              <w:rPr>
                <w:rFonts w:cs="Arial"/>
                <w:b/>
                <w:bCs/>
                <w:sz w:val="18"/>
                <w:szCs w:val="18"/>
              </w:rPr>
              <w:t>ekání</w:t>
            </w:r>
            <w:r w:rsidRPr="023703F1" w:rsidR="7106DFA9">
              <w:rPr>
                <w:rFonts w:cs="Arial"/>
                <w:b/>
                <w:bCs/>
                <w:sz w:val="18"/>
                <w:szCs w:val="18"/>
              </w:rPr>
              <w:t xml:space="preserve"> travnatých ploch ve svahu, sklon nad 1:5 (např. svahy, náspy, </w:t>
            </w:r>
            <w:proofErr w:type="gramStart"/>
            <w:r w:rsidRPr="023703F1" w:rsidR="7106DFA9">
              <w:rPr>
                <w:rFonts w:cs="Arial"/>
                <w:b/>
                <w:bCs/>
                <w:sz w:val="18"/>
                <w:szCs w:val="18"/>
              </w:rPr>
              <w:t>příkopy,</w:t>
            </w:r>
            <w:proofErr w:type="gramEnd"/>
            <w:r w:rsidRPr="023703F1" w:rsidR="7106DFA9">
              <w:rPr>
                <w:rFonts w:cs="Arial"/>
                <w:b/>
                <w:bCs/>
                <w:sz w:val="18"/>
                <w:szCs w:val="18"/>
              </w:rPr>
              <w:t xml:space="preserve"> apod.)</w:t>
            </w:r>
          </w:p>
        </w:tc>
        <w:tc>
          <w:tcPr>
            <w:tcW w:w="4922" w:type="dxa"/>
            <w:vAlign w:val="center"/>
          </w:tcPr>
          <w:p w:rsidRPr="00823FEF" w:rsidR="023703F1" w:rsidP="744C95F5" w:rsidRDefault="3EBB01EC" w14:paraId="0EBDC8B1" w14:textId="7644B48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744C95F5">
              <w:rPr>
                <w:rFonts w:asciiTheme="majorHAnsi" w:hAnsiTheme="majorHAnsi"/>
                <w:sz w:val="18"/>
                <w:szCs w:val="18"/>
              </w:rPr>
              <w:t>Rozumí se sečení travnatých ploch včetně vyhrabání, úklidu, odvozu a likvidace posečené trávy</w:t>
            </w:r>
            <w:r w:rsidRPr="744C95F5" w:rsidR="4031719C">
              <w:rPr>
                <w:rFonts w:asciiTheme="majorHAnsi" w:hAnsiTheme="majorHAnsi"/>
                <w:sz w:val="18"/>
                <w:szCs w:val="18"/>
              </w:rPr>
              <w:t>. Podrobnosti vztahující se k této činnosti jsou uvedeny v kap. B2.2.1</w:t>
            </w:r>
            <w:r w:rsidRPr="744C95F5" w:rsidR="79121B5E">
              <w:rPr>
                <w:rFonts w:asciiTheme="majorHAnsi" w:hAnsiTheme="majorHAnsi"/>
                <w:sz w:val="18"/>
                <w:szCs w:val="18"/>
              </w:rPr>
              <w:t xml:space="preserve"> SLA</w:t>
            </w:r>
          </w:p>
        </w:tc>
      </w:tr>
      <w:tr w:rsidR="1B289451" w:rsidTr="744C95F5" w14:paraId="47D6D22D" w14:textId="77777777">
        <w:trPr>
          <w:trHeight w:val="1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vAlign w:val="center"/>
          </w:tcPr>
          <w:p w:rsidR="3C1560AC" w:rsidP="1B289451" w:rsidRDefault="3C1560AC" w14:paraId="1F7545F9" w14:textId="3361C33E">
            <w:pPr>
              <w:rPr>
                <w:rFonts w:cs="Arial"/>
                <w:b/>
                <w:bCs/>
                <w:sz w:val="18"/>
                <w:szCs w:val="18"/>
              </w:rPr>
            </w:pPr>
            <w:r w:rsidRPr="4057567F">
              <w:rPr>
                <w:rFonts w:cs="Arial"/>
                <w:b/>
                <w:bCs/>
                <w:sz w:val="18"/>
                <w:szCs w:val="18"/>
              </w:rPr>
              <w:t>údržba zeleně</w:t>
            </w:r>
          </w:p>
        </w:tc>
        <w:tc>
          <w:tcPr>
            <w:tcW w:w="4922" w:type="dxa"/>
            <w:vAlign w:val="center"/>
          </w:tcPr>
          <w:p w:rsidRPr="00823FEF" w:rsidR="1B289451" w:rsidP="744C95F5" w:rsidRDefault="2DD51B62" w14:paraId="22CCF038" w14:textId="1A5062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  <w:r w:rsidRPr="744C95F5">
              <w:rPr>
                <w:rFonts w:asciiTheme="majorHAnsi" w:hAnsiTheme="majorHAnsi"/>
                <w:sz w:val="18"/>
                <w:szCs w:val="18"/>
              </w:rPr>
              <w:t xml:space="preserve">Rozumí se sečení travnatých ploch včetně vyhrabání, úklidu, odvozu a likvidace posečené trávy a v těchto plochách se nacházejícího odpadu a dále též odstranění náletových dřevin včetně jejich úklidu, odvozu a likvidace a vyhrabání listí a rostlinného spadu (např. větve, šišky, </w:t>
            </w:r>
            <w:proofErr w:type="gramStart"/>
            <w:r w:rsidRPr="744C95F5">
              <w:rPr>
                <w:rFonts w:asciiTheme="majorHAnsi" w:hAnsiTheme="majorHAnsi"/>
                <w:sz w:val="18"/>
                <w:szCs w:val="18"/>
              </w:rPr>
              <w:t>jehličí,</w:t>
            </w:r>
            <w:proofErr w:type="gramEnd"/>
            <w:r w:rsidRPr="744C95F5">
              <w:rPr>
                <w:rFonts w:asciiTheme="majorHAnsi" w:hAnsiTheme="majorHAnsi"/>
                <w:sz w:val="18"/>
                <w:szCs w:val="18"/>
              </w:rPr>
              <w:t xml:space="preserve"> apod.) z travnatých ploch včetně úklidu, odvozu a likvidace shrabaného listí a rostlinného spadu a v těchto plochách včetně zde se nacházejícího odpadu. Více v podrobné specifikaci níže.</w:t>
            </w:r>
          </w:p>
        </w:tc>
      </w:tr>
      <w:tr w:rsidRPr="00603C38" w:rsidR="00ED4B2D" w:rsidTr="744C95F5" w14:paraId="7A9CD7C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vAlign w:val="center"/>
          </w:tcPr>
          <w:p w:rsidRPr="00603C38" w:rsidR="00ED4B2D" w:rsidP="00ED4B2D" w:rsidRDefault="00ED4B2D" w14:paraId="33D24DEA" w14:textId="0B3DE98C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u</w:t>
            </w:r>
            <w:r w:rsidRPr="00603C38">
              <w:rPr>
                <w:rFonts w:cs="Arial"/>
                <w:b/>
                <w:bCs/>
                <w:sz w:val="18"/>
                <w:szCs w:val="18"/>
              </w:rPr>
              <w:t xml:space="preserve">mytí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oken a </w:t>
            </w:r>
            <w:r w:rsidRPr="00603C38">
              <w:rPr>
                <w:rFonts w:cs="Arial"/>
                <w:b/>
                <w:bCs/>
                <w:sz w:val="18"/>
                <w:szCs w:val="18"/>
              </w:rPr>
              <w:t xml:space="preserve">prosklených ploch </w:t>
            </w:r>
            <w:r>
              <w:rPr>
                <w:rFonts w:cs="Arial"/>
                <w:b/>
                <w:bCs/>
                <w:sz w:val="18"/>
                <w:szCs w:val="18"/>
              </w:rPr>
              <w:t>ve výškách</w:t>
            </w:r>
          </w:p>
        </w:tc>
        <w:tc>
          <w:tcPr>
            <w:tcW w:w="4922" w:type="dxa"/>
            <w:vAlign w:val="center"/>
          </w:tcPr>
          <w:p w:rsidRPr="00603C38" w:rsidR="00ED4B2D" w:rsidP="00ED4B2D" w:rsidRDefault="00CF1A73" w14:paraId="2603CB59" w14:textId="198776E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Pr="00603C38" w:rsidR="00ED4B2D">
              <w:rPr>
                <w:sz w:val="18"/>
                <w:szCs w:val="18"/>
              </w:rPr>
              <w:t xml:space="preserve">a práci ve výškách je považována práce nad 1,5m výšky či nad volnou hloubkou. To znamená, že chodidla zaměstnance provádějícího úklidové práce se za pomoci technických prostředků a zařízení, např. žebřík, </w:t>
            </w:r>
            <w:proofErr w:type="gramStart"/>
            <w:r w:rsidRPr="00603C38" w:rsidR="00ED4B2D">
              <w:rPr>
                <w:sz w:val="18"/>
                <w:szCs w:val="18"/>
              </w:rPr>
              <w:t>plošina,</w:t>
            </w:r>
            <w:proofErr w:type="gramEnd"/>
            <w:r w:rsidRPr="00603C38" w:rsidR="00ED4B2D">
              <w:rPr>
                <w:sz w:val="18"/>
                <w:szCs w:val="18"/>
              </w:rPr>
              <w:t xml:space="preserve"> atd. nachází nejméně 1,5m ve výšce nebo nad volnou hloubkou. Za práci ve výškách se nepovažuje čištění prosklených ploch za pomoci teleskopických mopů, </w:t>
            </w:r>
            <w:proofErr w:type="gramStart"/>
            <w:r w:rsidRPr="00603C38" w:rsidR="00ED4B2D">
              <w:rPr>
                <w:sz w:val="18"/>
                <w:szCs w:val="18"/>
              </w:rPr>
              <w:t>kartáčů,</w:t>
            </w:r>
            <w:proofErr w:type="gramEnd"/>
            <w:r w:rsidRPr="00603C38" w:rsidR="00ED4B2D">
              <w:rPr>
                <w:sz w:val="18"/>
                <w:szCs w:val="18"/>
              </w:rPr>
              <w:t xml:space="preserve"> apod., kdy zaměstnanec provádějící úklidové práce stojí na pevné zemi nebo se pohybuje níže než 1,5m nad zemí či volnou hloubkou.</w:t>
            </w:r>
            <w:r w:rsidR="00ED4B2D">
              <w:rPr>
                <w:sz w:val="18"/>
                <w:szCs w:val="18"/>
              </w:rPr>
              <w:t xml:space="preserve"> </w:t>
            </w:r>
            <w:r w:rsidR="0093272D">
              <w:rPr>
                <w:sz w:val="18"/>
                <w:szCs w:val="18"/>
              </w:rPr>
              <w:t>Umytí oken a prosklených ploch probíhá standardně z obou stran.</w:t>
            </w:r>
          </w:p>
        </w:tc>
      </w:tr>
      <w:tr w:rsidRPr="00603C38" w:rsidR="00ED4B2D" w:rsidTr="744C95F5" w14:paraId="477C99F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vAlign w:val="center"/>
          </w:tcPr>
          <w:p w:rsidRPr="00ED4B2D" w:rsidR="00ED4B2D" w:rsidP="00ED4B2D" w:rsidRDefault="00ED4B2D" w14:paraId="2DA93698" w14:textId="3F4025A9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ú</w:t>
            </w:r>
            <w:r w:rsidRPr="00ED4B2D">
              <w:rPr>
                <w:rFonts w:cs="Arial"/>
                <w:b/>
                <w:bCs/>
                <w:sz w:val="18"/>
                <w:szCs w:val="18"/>
              </w:rPr>
              <w:t>klid po malířských prac</w:t>
            </w:r>
            <w:r w:rsidR="00745DD9">
              <w:rPr>
                <w:rFonts w:cs="Arial"/>
                <w:b/>
                <w:bCs/>
                <w:sz w:val="18"/>
                <w:szCs w:val="18"/>
              </w:rPr>
              <w:t>í</w:t>
            </w:r>
            <w:r w:rsidRPr="00ED4B2D">
              <w:rPr>
                <w:rFonts w:cs="Arial"/>
                <w:b/>
                <w:bCs/>
                <w:sz w:val="18"/>
                <w:szCs w:val="18"/>
              </w:rPr>
              <w:t>ch</w:t>
            </w:r>
          </w:p>
          <w:p w:rsidR="00ED4B2D" w:rsidP="00ED4B2D" w:rsidRDefault="00ED4B2D" w14:paraId="45CF303C" w14:textId="77777777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922" w:type="dxa"/>
            <w:vAlign w:val="center"/>
          </w:tcPr>
          <w:p w:rsidR="00ED4B2D" w:rsidP="00745DD9" w:rsidRDefault="00CF1A73" w14:paraId="387A50DA" w14:textId="175E63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745DD9">
              <w:rPr>
                <w:sz w:val="18"/>
                <w:szCs w:val="18"/>
              </w:rPr>
              <w:t xml:space="preserve">ozumí se odstranění krycího materiálu z oken a podlah, odstranění zbytků výmalby z oken, dveří, zárubní, podlah a okrajových lišt. Následně dočištění a vyleštění všech povrchů, včetně prosklených, za pomoci běžně dostupných úklidových a čisticích prostředků. Součástí služby je odvoz a likvidace vzniklého odpadu. </w:t>
            </w:r>
          </w:p>
        </w:tc>
      </w:tr>
      <w:tr w:rsidRPr="00603C38" w:rsidR="00ED4B2D" w:rsidTr="744C95F5" w14:paraId="2689C38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vAlign w:val="center"/>
          </w:tcPr>
          <w:p w:rsidRPr="00ED4B2D" w:rsidR="00ED4B2D" w:rsidP="00ED4B2D" w:rsidRDefault="00ED4B2D" w14:paraId="648B8298" w14:textId="012BC831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ú</w:t>
            </w:r>
            <w:r w:rsidRPr="00ED4B2D">
              <w:rPr>
                <w:rFonts w:cs="Arial"/>
                <w:b/>
                <w:bCs/>
                <w:sz w:val="18"/>
                <w:szCs w:val="18"/>
              </w:rPr>
              <w:t xml:space="preserve">klid po mimořádné </w:t>
            </w:r>
            <w:proofErr w:type="gramStart"/>
            <w:r w:rsidRPr="00ED4B2D">
              <w:rPr>
                <w:rFonts w:cs="Arial"/>
                <w:b/>
                <w:bCs/>
                <w:sz w:val="18"/>
                <w:szCs w:val="18"/>
              </w:rPr>
              <w:t>události - povodeň</w:t>
            </w:r>
            <w:proofErr w:type="gramEnd"/>
          </w:p>
          <w:p w:rsidR="00ED4B2D" w:rsidP="00ED4B2D" w:rsidRDefault="00ED4B2D" w14:paraId="5DAF59AD" w14:textId="77777777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922" w:type="dxa"/>
            <w:vAlign w:val="center"/>
          </w:tcPr>
          <w:p w:rsidR="00ED4B2D" w:rsidP="00600636" w:rsidRDefault="00CF1A73" w14:paraId="2B102C8C" w14:textId="192CB2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600636">
              <w:rPr>
                <w:sz w:val="18"/>
                <w:szCs w:val="18"/>
              </w:rPr>
              <w:t xml:space="preserve">ozumí se </w:t>
            </w:r>
            <w:r w:rsidRPr="00600636" w:rsidR="00600636">
              <w:rPr>
                <w:sz w:val="18"/>
                <w:szCs w:val="18"/>
              </w:rPr>
              <w:t xml:space="preserve">odčerpání a vysátí zbytkové vody, vyklízecí práce spojené s odvozem a likvidací </w:t>
            </w:r>
            <w:r w:rsidR="00600636">
              <w:rPr>
                <w:sz w:val="18"/>
                <w:szCs w:val="18"/>
              </w:rPr>
              <w:t xml:space="preserve">naplaveného </w:t>
            </w:r>
            <w:r w:rsidRPr="00600636" w:rsidR="00600636">
              <w:rPr>
                <w:sz w:val="18"/>
                <w:szCs w:val="18"/>
              </w:rPr>
              <w:t>odpadu</w:t>
            </w:r>
            <w:r w:rsidR="00600636">
              <w:rPr>
                <w:sz w:val="18"/>
                <w:szCs w:val="18"/>
              </w:rPr>
              <w:t xml:space="preserve"> z prostor zasažených povodní a následná sanace (dezinfekce)</w:t>
            </w:r>
            <w:r w:rsidRPr="00600636" w:rsidR="00600636">
              <w:rPr>
                <w:sz w:val="18"/>
                <w:szCs w:val="18"/>
              </w:rPr>
              <w:t xml:space="preserve"> prostoru</w:t>
            </w:r>
            <w:r w:rsidR="00600636">
              <w:rPr>
                <w:sz w:val="18"/>
                <w:szCs w:val="18"/>
              </w:rPr>
              <w:t>.</w:t>
            </w:r>
            <w:r w:rsidRPr="00600636" w:rsidR="00600636">
              <w:rPr>
                <w:sz w:val="18"/>
                <w:szCs w:val="18"/>
              </w:rPr>
              <w:t xml:space="preserve"> </w:t>
            </w:r>
          </w:p>
        </w:tc>
      </w:tr>
      <w:tr w:rsidRPr="00603C38" w:rsidR="00ED4B2D" w:rsidTr="744C95F5" w14:paraId="124BA8D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vAlign w:val="center"/>
          </w:tcPr>
          <w:p w:rsidRPr="00ED4B2D" w:rsidR="00ED4B2D" w:rsidP="00ED4B2D" w:rsidRDefault="00ED4B2D" w14:paraId="2D3775CA" w14:textId="5958B84F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ú</w:t>
            </w:r>
            <w:r w:rsidRPr="00ED4B2D">
              <w:rPr>
                <w:rFonts w:cs="Arial"/>
                <w:b/>
                <w:bCs/>
                <w:sz w:val="18"/>
                <w:szCs w:val="18"/>
              </w:rPr>
              <w:t xml:space="preserve">klid po mimořádné </w:t>
            </w:r>
            <w:proofErr w:type="gramStart"/>
            <w:r w:rsidRPr="00ED4B2D">
              <w:rPr>
                <w:rFonts w:cs="Arial"/>
                <w:b/>
                <w:bCs/>
                <w:sz w:val="18"/>
                <w:szCs w:val="18"/>
              </w:rPr>
              <w:t>události - havárie</w:t>
            </w:r>
            <w:proofErr w:type="gramEnd"/>
            <w:r w:rsidRPr="00ED4B2D">
              <w:rPr>
                <w:rFonts w:cs="Arial"/>
                <w:b/>
                <w:bCs/>
                <w:sz w:val="18"/>
                <w:szCs w:val="18"/>
              </w:rPr>
              <w:t xml:space="preserve"> na rozvodu vody</w:t>
            </w:r>
            <w:r w:rsidR="008871A1">
              <w:rPr>
                <w:rFonts w:cs="Arial"/>
                <w:b/>
                <w:bCs/>
                <w:sz w:val="18"/>
                <w:szCs w:val="18"/>
              </w:rPr>
              <w:t xml:space="preserve"> a kanalizace</w:t>
            </w:r>
          </w:p>
          <w:p w:rsidR="00ED4B2D" w:rsidP="00ED4B2D" w:rsidRDefault="00ED4B2D" w14:paraId="2C73E2E6" w14:textId="77777777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922" w:type="dxa"/>
            <w:vAlign w:val="center"/>
          </w:tcPr>
          <w:p w:rsidR="00ED4B2D" w:rsidP="00600636" w:rsidRDefault="00CF1A73" w14:paraId="74D45EF4" w14:textId="319B5D0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600636">
              <w:rPr>
                <w:sz w:val="18"/>
                <w:szCs w:val="18"/>
              </w:rPr>
              <w:t xml:space="preserve">ozumí se </w:t>
            </w:r>
            <w:r w:rsidRPr="00600636" w:rsidR="00600636">
              <w:rPr>
                <w:sz w:val="18"/>
                <w:szCs w:val="18"/>
              </w:rPr>
              <w:t>odčerpání a vysátí zbytkové vody, vyklízecí práce spojené s odvoze</w:t>
            </w:r>
            <w:r w:rsidR="00600636">
              <w:rPr>
                <w:sz w:val="18"/>
                <w:szCs w:val="18"/>
              </w:rPr>
              <w:t xml:space="preserve">m a likvidací vzniklého odpadu </w:t>
            </w:r>
            <w:r w:rsidRPr="00600636" w:rsidR="00600636">
              <w:rPr>
                <w:sz w:val="18"/>
                <w:szCs w:val="18"/>
              </w:rPr>
              <w:t>a konečný úklid po vytopení. </w:t>
            </w:r>
            <w:r w:rsidR="008871A1">
              <w:rPr>
                <w:sz w:val="18"/>
                <w:szCs w:val="18"/>
              </w:rPr>
              <w:t>Případně následná sanace (dezinfekce) prostoru.</w:t>
            </w:r>
          </w:p>
        </w:tc>
      </w:tr>
      <w:tr w:rsidRPr="009F6897" w:rsidR="00ED4B2D" w:rsidTr="744C95F5" w14:paraId="089A094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</w:tcPr>
          <w:p w:rsidR="00452C6B" w:rsidP="002E1156" w:rsidRDefault="00ED4B2D" w14:paraId="16D45EA5" w14:textId="4E2647D8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E26FAD">
              <w:rPr>
                <w:rFonts w:cs="Arial"/>
                <w:b/>
                <w:bCs/>
                <w:sz w:val="18"/>
                <w:szCs w:val="18"/>
              </w:rPr>
              <w:t>zimní údržba</w:t>
            </w:r>
          </w:p>
          <w:p w:rsidR="00ED4B2D" w:rsidP="002E1156" w:rsidRDefault="002E1156" w14:paraId="44200DA5" w14:textId="526ED6C7">
            <w:pPr>
              <w:tabs>
                <w:tab w:val="left" w:pos="1137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 - typ prací a kategorie dle přílohy </w:t>
            </w:r>
            <w:r w:rsidRPr="00AA0E74">
              <w:rPr>
                <w:rFonts w:cs="Arial"/>
                <w:b/>
                <w:bCs/>
                <w:sz w:val="18"/>
                <w:szCs w:val="18"/>
              </w:rPr>
              <w:t xml:space="preserve">č. </w:t>
            </w:r>
            <w:r w:rsidRPr="223761F4">
              <w:rPr>
                <w:rFonts w:cs="Arial"/>
                <w:b/>
                <w:bCs/>
                <w:sz w:val="18"/>
                <w:szCs w:val="18"/>
              </w:rPr>
              <w:t xml:space="preserve">1b </w:t>
            </w:r>
            <w:r w:rsidRPr="223761F4" w:rsidR="145F116B">
              <w:rPr>
                <w:rFonts w:cs="Arial"/>
                <w:b/>
                <w:bCs/>
                <w:sz w:val="18"/>
                <w:szCs w:val="18"/>
              </w:rPr>
              <w:t>Smlouvy</w:t>
            </w:r>
          </w:p>
          <w:p w:rsidRPr="009F6897" w:rsidR="00452C6B" w:rsidP="008A66BA" w:rsidRDefault="00452C6B" w14:paraId="42B77E25" w14:textId="18C1D37B">
            <w:pPr>
              <w:tabs>
                <w:tab w:val="left" w:pos="1137"/>
              </w:tabs>
              <w:rPr>
                <w:b/>
              </w:rPr>
            </w:pPr>
          </w:p>
        </w:tc>
        <w:tc>
          <w:tcPr>
            <w:tcW w:w="4922" w:type="dxa"/>
          </w:tcPr>
          <w:p w:rsidRPr="009F6897" w:rsidR="00ED4B2D" w:rsidP="00ED4B2D" w:rsidRDefault="5D0C7B8A" w14:paraId="146F303B" w14:textId="6ADC646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Times New Roman" w:cs="Times New Roman"/>
                <w:sz w:val="24"/>
                <w:szCs w:val="24"/>
                <w:lang w:eastAsia="cs-CZ"/>
              </w:rPr>
            </w:pPr>
            <w:r w:rsidRPr="3127B530">
              <w:rPr>
                <w:sz w:val="18"/>
                <w:szCs w:val="18"/>
              </w:rPr>
              <w:t>R</w:t>
            </w:r>
            <w:r w:rsidRPr="3127B530" w:rsidR="2AD06E61">
              <w:rPr>
                <w:sz w:val="18"/>
                <w:szCs w:val="18"/>
              </w:rPr>
              <w:t>ozumí se zmírňování závad ve sjízdnosti a schůdnosti VPP a VNP ploch vzniklých povětrnostními vlivy a jejich důsledky za zimního období, a to tak, aby údržba byla zajišťována s přihlédnutím k potřebám cestující veřejnosti a zaměstnancům Objednatele.</w:t>
            </w:r>
            <w:r w:rsidR="2AD06E61">
              <w:t xml:space="preserve"> </w:t>
            </w:r>
            <w:r w:rsidRPr="3127B530" w:rsidR="2AD06E61">
              <w:rPr>
                <w:sz w:val="18"/>
                <w:szCs w:val="18"/>
              </w:rPr>
              <w:t>Více v podrobné specifikaci níže</w:t>
            </w:r>
            <w:r w:rsidRPr="3127B530" w:rsidR="661565F8">
              <w:rPr>
                <w:sz w:val="18"/>
                <w:szCs w:val="18"/>
              </w:rPr>
              <w:t xml:space="preserve"> (kap. B2.2.2)</w:t>
            </w:r>
            <w:r w:rsidRPr="3127B530" w:rsidR="2AD06E61">
              <w:rPr>
                <w:sz w:val="18"/>
                <w:szCs w:val="18"/>
              </w:rPr>
              <w:t>.</w:t>
            </w:r>
          </w:p>
        </w:tc>
      </w:tr>
      <w:tr w:rsidR="29993F1B" w:rsidTr="744C95F5" w14:paraId="5D6742B2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</w:tcPr>
          <w:p w:rsidR="2220DD83" w:rsidP="29993F1B" w:rsidRDefault="09E7EC8A" w14:paraId="5159EFED" w14:textId="49C57D2E">
            <w:pPr>
              <w:rPr>
                <w:rFonts w:cs="Arial"/>
                <w:b/>
                <w:bCs/>
                <w:sz w:val="18"/>
                <w:szCs w:val="18"/>
              </w:rPr>
            </w:pPr>
            <w:r w:rsidRPr="744C95F5">
              <w:rPr>
                <w:rFonts w:cs="Arial"/>
                <w:b/>
                <w:bCs/>
                <w:sz w:val="18"/>
                <w:szCs w:val="18"/>
              </w:rPr>
              <w:t>zimní údržba</w:t>
            </w:r>
            <w:r w:rsidRPr="744C95F5" w:rsidR="0C25DD78">
              <w:rPr>
                <w:rFonts w:cs="Arial"/>
                <w:b/>
                <w:bCs/>
                <w:sz w:val="18"/>
                <w:szCs w:val="18"/>
              </w:rPr>
              <w:t xml:space="preserve"> -</w:t>
            </w:r>
            <w:r w:rsidR="2220DD83">
              <w:br/>
            </w:r>
            <w:r w:rsidR="2220DD83">
              <w:br/>
            </w:r>
            <w:r w:rsidRPr="744C95F5" w:rsidR="0A3BFF9A">
              <w:rPr>
                <w:rFonts w:cs="Arial"/>
                <w:b/>
                <w:bCs/>
                <w:sz w:val="18"/>
                <w:szCs w:val="18"/>
              </w:rPr>
              <w:t>naložení, odvoz sněhu</w:t>
            </w:r>
          </w:p>
        </w:tc>
        <w:tc>
          <w:tcPr>
            <w:tcW w:w="4922" w:type="dxa"/>
          </w:tcPr>
          <w:p w:rsidR="5E6D5219" w:rsidP="29993F1B" w:rsidRDefault="02C5B1EA" w14:paraId="14459ABF" w14:textId="53A31E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szCs w:val="18"/>
              </w:rPr>
            </w:pPr>
            <w:r w:rsidRPr="744C95F5">
              <w:rPr>
                <w:rFonts w:cs="Arial" w:asciiTheme="majorHAnsi" w:hAnsiTheme="majorHAnsi"/>
                <w:sz w:val="18"/>
                <w:szCs w:val="18"/>
              </w:rPr>
              <w:t>Rozumí se zajištění potřebné techniky a mechanizace, naložení,</w:t>
            </w:r>
            <w:r w:rsidRPr="744C95F5">
              <w:rPr>
                <w:sz w:val="18"/>
                <w:szCs w:val="18"/>
              </w:rPr>
              <w:t xml:space="preserve"> odvoz </w:t>
            </w:r>
            <w:r w:rsidRPr="744C95F5" w:rsidR="11F4CB27">
              <w:rPr>
                <w:rFonts w:eastAsia="Verdana" w:cs="Verdana"/>
                <w:sz w:val="18"/>
                <w:szCs w:val="18"/>
              </w:rPr>
              <w:t>a uložení odklizeného sněhu do míst k tomu určených a oprávněných, v souladu s platnými právními předpisy a se souhlasem vlastníka dotčeného pozemku.</w:t>
            </w:r>
          </w:p>
        </w:tc>
      </w:tr>
      <w:tr w:rsidR="29993F1B" w:rsidTr="744C95F5" w14:paraId="5DC5C1D9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</w:tcPr>
          <w:p w:rsidR="0A0A3A1E" w:rsidP="29993F1B" w:rsidRDefault="055E7601" w14:paraId="73FE5E7B" w14:textId="022267C3">
            <w:pPr>
              <w:rPr>
                <w:rFonts w:cs="Arial"/>
                <w:b/>
                <w:bCs/>
                <w:sz w:val="18"/>
                <w:szCs w:val="18"/>
              </w:rPr>
            </w:pPr>
            <w:r w:rsidRPr="744C95F5">
              <w:rPr>
                <w:rFonts w:cs="Arial"/>
                <w:b/>
                <w:bCs/>
                <w:sz w:val="18"/>
                <w:szCs w:val="18"/>
              </w:rPr>
              <w:t>zimní údržba</w:t>
            </w:r>
            <w:r w:rsidRPr="744C95F5" w:rsidR="11971A93">
              <w:rPr>
                <w:rFonts w:cs="Arial"/>
                <w:b/>
                <w:bCs/>
                <w:sz w:val="18"/>
                <w:szCs w:val="18"/>
              </w:rPr>
              <w:t xml:space="preserve"> -</w:t>
            </w:r>
            <w:r w:rsidR="0A0A3A1E">
              <w:br/>
            </w:r>
            <w:r w:rsidR="0A0A3A1E">
              <w:br/>
            </w:r>
            <w:r w:rsidRPr="744C95F5" w:rsidR="19CD720B">
              <w:rPr>
                <w:rFonts w:cs="Arial"/>
                <w:b/>
                <w:bCs/>
                <w:sz w:val="18"/>
                <w:szCs w:val="18"/>
              </w:rPr>
              <w:t>opakovaný úklid posypového materiálu</w:t>
            </w:r>
          </w:p>
        </w:tc>
        <w:tc>
          <w:tcPr>
            <w:tcW w:w="4922" w:type="dxa"/>
          </w:tcPr>
          <w:p w:rsidR="4E826BC7" w:rsidP="29993F1B" w:rsidRDefault="65FD37EA" w14:paraId="6D71AB25" w14:textId="58B2CC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szCs w:val="18"/>
              </w:rPr>
            </w:pPr>
            <w:r w:rsidRPr="744C95F5">
              <w:rPr>
                <w:rFonts w:eastAsia="Verdana" w:cs="Verdana"/>
                <w:sz w:val="18"/>
                <w:szCs w:val="18"/>
              </w:rPr>
              <w:t>Rozumí se opakované ruční nebo strojní zametení posypového materiálu, jeho shromáždění a následné umístění do nádob určených pro zimní posyp či na jiná předem určená místa.</w:t>
            </w:r>
          </w:p>
        </w:tc>
      </w:tr>
    </w:tbl>
    <w:p w:rsidR="00A5591B" w:rsidP="009F6897" w:rsidRDefault="00A5591B" w14:paraId="47DDA132" w14:textId="77777777">
      <w:pPr>
        <w:pStyle w:val="Vraznjtext"/>
        <w:rPr>
          <w:bCs/>
        </w:rPr>
      </w:pPr>
    </w:p>
    <w:p w:rsidRPr="0035318F" w:rsidR="009F6897" w:rsidP="009F6897" w:rsidRDefault="0035318F" w14:paraId="2CBADF46" w14:textId="3E8C18CD">
      <w:pPr>
        <w:pStyle w:val="Vraznjtext"/>
        <w:rPr>
          <w:bCs/>
        </w:rPr>
      </w:pPr>
      <w:r w:rsidRPr="0035318F">
        <w:rPr>
          <w:bCs/>
        </w:rPr>
        <w:t xml:space="preserve">B2.2.1 </w:t>
      </w:r>
      <w:r w:rsidRPr="0035318F" w:rsidR="009F6897">
        <w:rPr>
          <w:bCs/>
        </w:rPr>
        <w:t xml:space="preserve">Údržba zeleně – </w:t>
      </w:r>
      <w:r w:rsidRPr="0035318F" w:rsidR="00214BDB">
        <w:rPr>
          <w:bCs/>
        </w:rPr>
        <w:t>podrobná</w:t>
      </w:r>
      <w:r w:rsidRPr="0035318F" w:rsidR="009F6897">
        <w:rPr>
          <w:bCs/>
        </w:rPr>
        <w:t xml:space="preserve"> specifikace</w:t>
      </w:r>
    </w:p>
    <w:p w:rsidR="009F6897" w:rsidP="177EE432" w:rsidRDefault="009F6897" w14:paraId="0E020BC5" w14:textId="7E522968">
      <w:pPr>
        <w:spacing w:after="60"/>
        <w:jc w:val="both"/>
      </w:pPr>
      <w:r>
        <w:t>Činnost je řešena Smlouvou jako mimořádný úklid.</w:t>
      </w:r>
    </w:p>
    <w:p w:rsidR="2855911D" w:rsidP="108F6639" w:rsidRDefault="2855911D" w14:paraId="70CC48A9" w14:textId="1FA0AA47">
      <w:pPr>
        <w:spacing w:before="240" w:after="240"/>
        <w:jc w:val="both"/>
        <w:rPr>
          <w:rFonts w:eastAsia="Verdana" w:cs="Verdana"/>
          <w:b/>
          <w:bCs/>
        </w:rPr>
      </w:pPr>
      <w:r w:rsidRPr="108F6639">
        <w:rPr>
          <w:rFonts w:eastAsia="Verdana" w:cs="Verdana"/>
          <w:b/>
          <w:bCs/>
        </w:rPr>
        <w:t>Vymezení činnosti</w:t>
      </w:r>
    </w:p>
    <w:p w:rsidRPr="00823FEF" w:rsidR="2855911D" w:rsidP="00823FEF" w:rsidRDefault="2855911D" w14:paraId="7ADE9DE5" w14:textId="01DD42C1">
      <w:pPr>
        <w:spacing w:before="240" w:after="240"/>
        <w:jc w:val="both"/>
        <w:rPr>
          <w:rFonts w:eastAsia="Verdana" w:cs="Verdana"/>
          <w:szCs w:val="20"/>
        </w:rPr>
      </w:pPr>
      <w:r w:rsidRPr="223761F4">
        <w:rPr>
          <w:rFonts w:eastAsia="Verdana" w:cs="Verdana"/>
          <w:szCs w:val="20"/>
        </w:rPr>
        <w:t>Předmětem plnění je:</w:t>
      </w:r>
    </w:p>
    <w:p w:rsidRPr="00823FEF" w:rsidR="2855911D" w:rsidP="007E141A" w:rsidRDefault="2855911D" w14:paraId="02E53645" w14:textId="1758B82C">
      <w:pPr>
        <w:pStyle w:val="ListParagraph"/>
        <w:numPr>
          <w:ilvl w:val="0"/>
          <w:numId w:val="5"/>
        </w:numPr>
        <w:spacing w:after="0"/>
        <w:jc w:val="both"/>
        <w:rPr>
          <w:rFonts w:eastAsia="Verdana" w:cs="Verdana"/>
          <w:szCs w:val="20"/>
        </w:rPr>
      </w:pPr>
      <w:r w:rsidRPr="223761F4">
        <w:rPr>
          <w:rFonts w:eastAsia="Verdana" w:cs="Verdana"/>
          <w:szCs w:val="20"/>
        </w:rPr>
        <w:t xml:space="preserve">sečení travnatých ploch, </w:t>
      </w:r>
    </w:p>
    <w:p w:rsidRPr="00823FEF" w:rsidR="2855911D" w:rsidP="007E141A" w:rsidRDefault="2855911D" w14:paraId="512ADEBA" w14:textId="784E76F5">
      <w:pPr>
        <w:pStyle w:val="ListParagraph"/>
        <w:numPr>
          <w:ilvl w:val="0"/>
          <w:numId w:val="5"/>
        </w:numPr>
        <w:spacing w:after="0"/>
        <w:jc w:val="both"/>
        <w:rPr>
          <w:rFonts w:eastAsia="Verdana" w:cs="Verdana"/>
          <w:szCs w:val="20"/>
        </w:rPr>
      </w:pPr>
      <w:r w:rsidRPr="223761F4">
        <w:rPr>
          <w:rFonts w:eastAsia="Verdana" w:cs="Verdana"/>
          <w:szCs w:val="20"/>
        </w:rPr>
        <w:t xml:space="preserve">vyhrabání posečené trávy, </w:t>
      </w:r>
    </w:p>
    <w:p w:rsidRPr="00823FEF" w:rsidR="2855911D" w:rsidP="007E141A" w:rsidRDefault="2855911D" w14:paraId="088AFEC3" w14:textId="0ACA9621">
      <w:pPr>
        <w:pStyle w:val="ListParagraph"/>
        <w:numPr>
          <w:ilvl w:val="0"/>
          <w:numId w:val="5"/>
        </w:numPr>
        <w:spacing w:after="0"/>
        <w:jc w:val="both"/>
        <w:rPr>
          <w:rFonts w:eastAsia="Verdana" w:cs="Verdana"/>
          <w:szCs w:val="20"/>
        </w:rPr>
      </w:pPr>
      <w:r w:rsidRPr="223761F4">
        <w:rPr>
          <w:rFonts w:eastAsia="Verdana" w:cs="Verdana"/>
          <w:szCs w:val="20"/>
        </w:rPr>
        <w:t xml:space="preserve">vyhrabání listí a rostlinného spadu (např. větvičky, šišky, jehličí apod.), </w:t>
      </w:r>
    </w:p>
    <w:p w:rsidRPr="00823FEF" w:rsidR="2855911D" w:rsidP="007E141A" w:rsidRDefault="2855911D" w14:paraId="318B0FD1" w14:textId="0427CD3A">
      <w:pPr>
        <w:pStyle w:val="ListParagraph"/>
        <w:numPr>
          <w:ilvl w:val="0"/>
          <w:numId w:val="5"/>
        </w:numPr>
        <w:spacing w:after="0"/>
        <w:jc w:val="both"/>
        <w:rPr>
          <w:rFonts w:eastAsia="Verdana" w:cs="Verdana"/>
          <w:szCs w:val="20"/>
        </w:rPr>
      </w:pPr>
      <w:r w:rsidRPr="223761F4">
        <w:rPr>
          <w:rFonts w:eastAsia="Verdana" w:cs="Verdana"/>
          <w:szCs w:val="20"/>
        </w:rPr>
        <w:t xml:space="preserve">úklid, odvoz a likvidace veškeré biomasy, </w:t>
      </w:r>
    </w:p>
    <w:p w:rsidRPr="00823FEF" w:rsidR="2855911D" w:rsidP="007E141A" w:rsidRDefault="2855911D" w14:paraId="686EB5AF" w14:textId="47A25EE0">
      <w:pPr>
        <w:pStyle w:val="ListParagraph"/>
        <w:numPr>
          <w:ilvl w:val="0"/>
          <w:numId w:val="5"/>
        </w:numPr>
        <w:spacing w:after="0"/>
        <w:jc w:val="both"/>
        <w:rPr>
          <w:rFonts w:eastAsia="Verdana" w:cs="Verdana"/>
          <w:szCs w:val="20"/>
        </w:rPr>
      </w:pPr>
      <w:r w:rsidRPr="223761F4">
        <w:rPr>
          <w:rFonts w:eastAsia="Verdana" w:cs="Verdana"/>
          <w:szCs w:val="20"/>
        </w:rPr>
        <w:t xml:space="preserve">odstranění odpadu nacházejícího se v travnatých plochách, </w:t>
      </w:r>
    </w:p>
    <w:p w:rsidR="2855911D" w:rsidP="007E141A" w:rsidRDefault="2855911D" w14:paraId="0F64DACE" w14:textId="3B0029AC">
      <w:pPr>
        <w:pStyle w:val="ListParagraph"/>
        <w:numPr>
          <w:ilvl w:val="0"/>
          <w:numId w:val="5"/>
        </w:numPr>
        <w:spacing w:after="0"/>
        <w:jc w:val="both"/>
        <w:rPr>
          <w:rFonts w:eastAsia="Verdana" w:cs="Verdana"/>
          <w:szCs w:val="20"/>
        </w:rPr>
      </w:pPr>
      <w:r w:rsidRPr="223761F4">
        <w:rPr>
          <w:rFonts w:eastAsia="Verdana" w:cs="Verdana"/>
          <w:szCs w:val="20"/>
        </w:rPr>
        <w:t xml:space="preserve">odstranění náletových dřevin do průměru kmene 60 mm. </w:t>
      </w:r>
    </w:p>
    <w:p w:rsidR="177EE432" w:rsidP="177EE432" w:rsidRDefault="177EE432" w14:paraId="1E0A2DD2" w14:textId="6DDC3118">
      <w:pPr>
        <w:spacing w:after="0"/>
        <w:jc w:val="both"/>
        <w:rPr>
          <w:rFonts w:eastAsia="Verdana" w:cs="Verdana"/>
          <w:szCs w:val="20"/>
        </w:rPr>
      </w:pPr>
    </w:p>
    <w:p w:rsidRPr="00823FEF" w:rsidR="2855911D" w:rsidP="00823FEF" w:rsidRDefault="2855911D" w14:paraId="7E404AE8" w14:textId="1DC23D8B">
      <w:pPr>
        <w:spacing w:after="0"/>
        <w:jc w:val="both"/>
        <w:rPr>
          <w:rFonts w:eastAsia="Verdana" w:cs="Verdana"/>
          <w:szCs w:val="20"/>
        </w:rPr>
      </w:pPr>
      <w:r w:rsidRPr="223761F4">
        <w:rPr>
          <w:rFonts w:eastAsia="Verdana" w:cs="Verdana"/>
          <w:szCs w:val="20"/>
        </w:rPr>
        <w:t>Veškeré uvedené činnosti zahrnují kompletní zajištění úklidu, odvozu a ekologické likvidace vzniklého materiálu.</w:t>
      </w:r>
    </w:p>
    <w:p w:rsidR="177EE432" w:rsidP="177EE432" w:rsidRDefault="177EE432" w14:paraId="1B48E475" w14:textId="6F30D8C0">
      <w:pPr>
        <w:spacing w:after="60"/>
        <w:jc w:val="both"/>
        <w:rPr>
          <w:color w:val="000000" w:themeColor="text1"/>
        </w:rPr>
      </w:pPr>
    </w:p>
    <w:p w:rsidRPr="00D42B6E" w:rsidR="00577410" w:rsidP="00577410" w:rsidRDefault="00577410" w14:paraId="14E3ABB9" w14:textId="79C80BE5">
      <w:pPr>
        <w:spacing w:after="60"/>
        <w:jc w:val="both"/>
        <w:rPr>
          <w:rFonts w:ascii="Calibri" w:hAnsi="Calibri"/>
          <w:color w:val="000000" w:themeColor="text1"/>
        </w:rPr>
      </w:pPr>
      <w:r w:rsidRPr="00D42B6E">
        <w:rPr>
          <w:color w:val="000000" w:themeColor="text1"/>
        </w:rPr>
        <w:t xml:space="preserve">Pokyn s termínem pro zahájení a ukončení plnění služby vydá zástupce Objednatele nebo v případě požadavku Objednatele </w:t>
      </w:r>
      <w:proofErr w:type="gramStart"/>
      <w:r w:rsidR="00665EF3">
        <w:rPr>
          <w:color w:val="000000" w:themeColor="text1"/>
        </w:rPr>
        <w:t>začíná</w:t>
      </w:r>
      <w:proofErr w:type="gramEnd"/>
      <w:r w:rsidRPr="00D42B6E" w:rsidR="00D42B6E">
        <w:rPr>
          <w:color w:val="000000" w:themeColor="text1"/>
        </w:rPr>
        <w:t xml:space="preserve"> seč</w:t>
      </w:r>
      <w:r w:rsidRPr="00D42B6E">
        <w:rPr>
          <w:color w:val="000000" w:themeColor="text1"/>
        </w:rPr>
        <w:t xml:space="preserve"> vždy, když je tráva plošně vyšší než 20 cm. Použité technické prostředky pro sečení trávy musí odpovídat její aktuální výšce.</w:t>
      </w:r>
    </w:p>
    <w:p w:rsidR="00577410" w:rsidP="009F6897" w:rsidRDefault="00577410" w14:paraId="3DFA62F2" w14:textId="21054EBE">
      <w:pPr>
        <w:spacing w:after="60"/>
        <w:jc w:val="both"/>
      </w:pPr>
    </w:p>
    <w:p w:rsidRPr="009F6897" w:rsidR="009F6897" w:rsidP="223761F4" w:rsidRDefault="5DA13FE7" w14:paraId="6EF67679" w14:textId="31024EA1">
      <w:pPr>
        <w:spacing w:after="60"/>
        <w:jc w:val="both"/>
        <w:rPr>
          <w:b/>
          <w:bCs/>
          <w:u w:val="single"/>
        </w:rPr>
      </w:pPr>
      <w:r>
        <w:t xml:space="preserve">Bližší specifikace vychází z „Plánu letní údržby“ na dané období. Obsahem Plánu letní údržby by měly být min. zákresy ploch určené k sečení; termíny, které si Objednatel stanoví jako závazné pro plnění služby ode dne schválení objednávky. Tento plán bude v případě potřeby 1x ročně </w:t>
      </w:r>
      <w:r w:rsidR="66B2F8E8">
        <w:t xml:space="preserve">Objednatelem </w:t>
      </w:r>
      <w:r>
        <w:t xml:space="preserve">aktualizován a </w:t>
      </w:r>
      <w:r w:rsidR="66B2F8E8">
        <w:t xml:space="preserve">interně </w:t>
      </w:r>
      <w:r>
        <w:t xml:space="preserve">schvalován dle požadavků </w:t>
      </w:r>
      <w:r w:rsidR="4B4615DE">
        <w:t xml:space="preserve">pověřeného </w:t>
      </w:r>
      <w:r>
        <w:t>zástupce Objednatele.</w:t>
      </w:r>
    </w:p>
    <w:p w:rsidR="177EE432" w:rsidP="177EE432" w:rsidRDefault="177EE432" w14:paraId="1958FF0C" w14:textId="63E3C2A7">
      <w:pPr>
        <w:spacing w:after="60"/>
      </w:pPr>
    </w:p>
    <w:p w:rsidRPr="009F6897" w:rsidR="009F6897" w:rsidP="00F041ED" w:rsidRDefault="009F6897" w14:paraId="002BE14B" w14:textId="2DA907AF">
      <w:pPr>
        <w:spacing w:after="60"/>
        <w:rPr>
          <w:b/>
          <w:u w:val="single"/>
        </w:rPr>
      </w:pPr>
      <w:r w:rsidRPr="009F6897">
        <w:rPr>
          <w:b/>
          <w:u w:val="single"/>
        </w:rPr>
        <w:t xml:space="preserve"> Sekání travnatých ploch</w:t>
      </w:r>
      <w:r w:rsidRPr="009F6897">
        <w:rPr>
          <w:u w:val="single"/>
        </w:rPr>
        <w:t xml:space="preserve"> </w:t>
      </w:r>
      <w:r w:rsidRPr="009F6897">
        <w:rPr>
          <w:b/>
          <w:u w:val="single"/>
        </w:rPr>
        <w:t>v rovině a do sklonu 1:5</w:t>
      </w:r>
    </w:p>
    <w:p w:rsidRPr="009F6897" w:rsidR="009F6897" w:rsidP="007E141A" w:rsidRDefault="009F6897" w14:paraId="2E6EABED" w14:textId="5DCEC526">
      <w:pPr>
        <w:pStyle w:val="ListParagraph"/>
        <w:numPr>
          <w:ilvl w:val="0"/>
          <w:numId w:val="19"/>
        </w:numPr>
        <w:spacing w:after="60"/>
        <w:contextualSpacing w:val="0"/>
        <w:jc w:val="both"/>
      </w:pPr>
      <w:r>
        <w:t xml:space="preserve">Posekání travnatých ploch na výšku určenou Objednatelem včetně vyhrabání, úklidu a odvozu posečené trávy do 48 hodin. Dále vyhrabání, úklid a odvoz v těchto plochách se nacházejícího odpadu a spadlých větví, a odstranění náletových dřevin v těchto plochách. Poskytovatel je povinen vzniklý odpad zlikvidovat způsobem dle platné legislativy. </w:t>
      </w:r>
    </w:p>
    <w:p w:rsidRPr="009F6897" w:rsidR="009F6897" w:rsidP="00F041ED" w:rsidRDefault="009F6897" w14:paraId="66C666FB" w14:textId="7B3B4DE4">
      <w:pPr>
        <w:spacing w:after="60"/>
        <w:ind w:left="567" w:hanging="567"/>
        <w:jc w:val="both"/>
        <w:rPr>
          <w:b/>
          <w:u w:val="single"/>
        </w:rPr>
      </w:pPr>
      <w:r w:rsidRPr="009F6897">
        <w:rPr>
          <w:b/>
          <w:u w:val="single"/>
        </w:rPr>
        <w:t xml:space="preserve"> Sekání travnatých ploch</w:t>
      </w:r>
      <w:r w:rsidRPr="009F6897">
        <w:rPr>
          <w:u w:val="single"/>
        </w:rPr>
        <w:t xml:space="preserve"> </w:t>
      </w:r>
      <w:r w:rsidRPr="009F6897">
        <w:rPr>
          <w:b/>
          <w:u w:val="single"/>
        </w:rPr>
        <w:t xml:space="preserve">ve svahu, sklon nad 1:5 (např. svahy, náspy, </w:t>
      </w:r>
      <w:proofErr w:type="gramStart"/>
      <w:r w:rsidRPr="009F6897">
        <w:rPr>
          <w:b/>
          <w:u w:val="single"/>
        </w:rPr>
        <w:t>příkopy,</w:t>
      </w:r>
      <w:proofErr w:type="gramEnd"/>
      <w:r w:rsidRPr="009F6897">
        <w:rPr>
          <w:b/>
          <w:u w:val="single"/>
        </w:rPr>
        <w:t xml:space="preserve"> apod.)</w:t>
      </w:r>
    </w:p>
    <w:p w:rsidRPr="009F6897" w:rsidR="009F6897" w:rsidP="007E141A" w:rsidRDefault="009F6897" w14:paraId="6469A923" w14:textId="1BAC29F8">
      <w:pPr>
        <w:pStyle w:val="ListParagraph"/>
        <w:numPr>
          <w:ilvl w:val="0"/>
          <w:numId w:val="19"/>
        </w:numPr>
        <w:spacing w:after="60"/>
        <w:contextualSpacing w:val="0"/>
        <w:jc w:val="both"/>
      </w:pPr>
      <w:r>
        <w:t>Posekání travnatých ploch na výšku určenou Objednatelem včetně vyhrabání, úklidu a odvozu posečené trávy.  Dále vyhrabání, úklid a odvoz v těchto plochách se nacházejícího odpadu a spadlých větví, odstranění náletových dřevin. Poskytovatel je povinen vzniklý odpad zlikvidovat způsobem dle platné legislativy.</w:t>
      </w:r>
    </w:p>
    <w:p w:rsidRPr="009F6897" w:rsidR="009F6897" w:rsidP="00F041ED" w:rsidRDefault="009F6897" w14:paraId="448A8A84" w14:textId="77777777">
      <w:pPr>
        <w:spacing w:after="60"/>
        <w:jc w:val="both"/>
        <w:rPr>
          <w:b/>
          <w:u w:val="single"/>
        </w:rPr>
      </w:pPr>
    </w:p>
    <w:p w:rsidRPr="009F6897" w:rsidR="009F6897" w:rsidP="00F041ED" w:rsidRDefault="00837D37" w14:paraId="11F0CBE3" w14:textId="41B6CC41">
      <w:pPr>
        <w:spacing w:after="60"/>
        <w:jc w:val="both"/>
        <w:rPr>
          <w:b/>
          <w:u w:val="single"/>
        </w:rPr>
      </w:pPr>
      <w:r>
        <w:rPr>
          <w:b/>
          <w:u w:val="single"/>
        </w:rPr>
        <w:t xml:space="preserve"> </w:t>
      </w:r>
      <w:r w:rsidR="00B86389">
        <w:rPr>
          <w:b/>
          <w:u w:val="single"/>
        </w:rPr>
        <w:t>Ú</w:t>
      </w:r>
      <w:r w:rsidRPr="009F6897" w:rsidR="009F6897">
        <w:rPr>
          <w:b/>
          <w:u w:val="single"/>
        </w:rPr>
        <w:t>držba zeleně</w:t>
      </w:r>
      <w:r w:rsidR="00B86389">
        <w:rPr>
          <w:b/>
          <w:u w:val="single"/>
        </w:rPr>
        <w:t xml:space="preserve"> ostatní</w:t>
      </w:r>
    </w:p>
    <w:p w:rsidRPr="009F6897" w:rsidR="009F6897" w:rsidP="007E141A" w:rsidRDefault="009F6897" w14:paraId="5DCA8673" w14:textId="4DAE9DC4">
      <w:pPr>
        <w:pStyle w:val="ListParagraph"/>
        <w:numPr>
          <w:ilvl w:val="0"/>
          <w:numId w:val="19"/>
        </w:numPr>
        <w:spacing w:after="60"/>
        <w:contextualSpacing w:val="0"/>
        <w:jc w:val="both"/>
      </w:pPr>
      <w:r>
        <w:t>Hrabání listí z travnatých ploch</w:t>
      </w:r>
      <w:r w:rsidR="004A6CA9">
        <w:t>.</w:t>
      </w:r>
    </w:p>
    <w:p w:rsidRPr="009F6897" w:rsidR="009F6897" w:rsidP="007E141A" w:rsidRDefault="009F6897" w14:paraId="3D94D274" w14:textId="77777777">
      <w:pPr>
        <w:pStyle w:val="ListParagraph"/>
        <w:numPr>
          <w:ilvl w:val="0"/>
          <w:numId w:val="19"/>
        </w:numPr>
        <w:spacing w:after="60"/>
        <w:contextualSpacing w:val="0"/>
        <w:jc w:val="both"/>
      </w:pPr>
      <w:r w:rsidRPr="009F6897">
        <w:t>Vyhrabání listí z travnatých ploch včetně odvozu shrabaného listí a likvidace dle platné legislativy a v termínu dle potřeb a zadání.</w:t>
      </w:r>
    </w:p>
    <w:p w:rsidRPr="009F6897" w:rsidR="009F6897" w:rsidP="007E141A" w:rsidRDefault="009F6897" w14:paraId="115A7C78" w14:textId="77777777">
      <w:pPr>
        <w:pStyle w:val="ListParagraph"/>
        <w:numPr>
          <w:ilvl w:val="0"/>
          <w:numId w:val="19"/>
        </w:numPr>
        <w:spacing w:after="60"/>
        <w:contextualSpacing w:val="0"/>
        <w:jc w:val="both"/>
      </w:pPr>
      <w:r w:rsidRPr="009F6897">
        <w:t>Ošetření travnatých ploch proti jednoděložným a dvouděložným plevelům u ploch vyžadujících kvalitní trávník k tomu určenými prostředky, nejméně 1x ročně.</w:t>
      </w:r>
    </w:p>
    <w:p w:rsidRPr="009F6897" w:rsidR="009F6897" w:rsidP="007E141A" w:rsidRDefault="009F6897" w14:paraId="5765B047" w14:textId="77777777">
      <w:pPr>
        <w:pStyle w:val="ListParagraph"/>
        <w:numPr>
          <w:ilvl w:val="0"/>
          <w:numId w:val="19"/>
        </w:numPr>
        <w:spacing w:after="60"/>
        <w:contextualSpacing w:val="0"/>
        <w:jc w:val="both"/>
      </w:pPr>
      <w:r w:rsidRPr="009F6897">
        <w:t>Odstranění náletových dřevin (za náletové dřeviny se považují ty dřeviny, které lze odstranit křovinořezem).</w:t>
      </w:r>
    </w:p>
    <w:p w:rsidRPr="009F6897" w:rsidR="009F6897" w:rsidP="00F11F26" w:rsidRDefault="009F6897" w14:paraId="732885D5" w14:textId="77777777">
      <w:pPr>
        <w:spacing w:before="120" w:after="60"/>
        <w:jc w:val="both"/>
      </w:pPr>
      <w:r w:rsidRPr="009F6897">
        <w:t>Četnost prací se odvíjí od povětrnostních a klimatických podmínek.</w:t>
      </w:r>
    </w:p>
    <w:p w:rsidRPr="009F6897" w:rsidR="009F6897" w:rsidP="00F11F26" w:rsidRDefault="009F6897" w14:paraId="74A327C0" w14:textId="77777777">
      <w:pPr>
        <w:spacing w:after="120"/>
        <w:jc w:val="both"/>
      </w:pPr>
      <w:r w:rsidRPr="009F6897">
        <w:t>Veškeré činnosti, mechanismy, nářadí a ostatní náklady na zajištění potřeb musí být zahrnuty v jednotkové ceně za m</w:t>
      </w:r>
      <w:r w:rsidRPr="009F6897">
        <w:rPr>
          <w:vertAlign w:val="superscript"/>
        </w:rPr>
        <w:t>2</w:t>
      </w:r>
      <w:r w:rsidRPr="009F6897">
        <w:t>/Kč.</w:t>
      </w:r>
    </w:p>
    <w:p w:rsidRPr="009F6897" w:rsidR="009F6897" w:rsidRDefault="009F6897" w14:paraId="3238D5D4" w14:textId="71BEFEC1">
      <w:pPr>
        <w:jc w:val="both"/>
      </w:pPr>
      <w:r>
        <w:t xml:space="preserve">Údržba trvalých porostů a květin není předmětem </w:t>
      </w:r>
      <w:r w:rsidR="009110EC">
        <w:t>plnění Smlouvy</w:t>
      </w:r>
      <w:r w:rsidR="004626ED">
        <w:t>.</w:t>
      </w:r>
    </w:p>
    <w:p w:rsidR="108F6639" w:rsidP="108F6639" w:rsidRDefault="108F6639" w14:paraId="6F947112" w14:textId="27C3FCFD">
      <w:pPr>
        <w:jc w:val="both"/>
      </w:pPr>
    </w:p>
    <w:p w:rsidRPr="0035318F" w:rsidR="009F6897" w:rsidP="009F6897" w:rsidRDefault="0035318F" w14:paraId="49700134" w14:textId="16CDDEF3">
      <w:pPr>
        <w:pStyle w:val="Vraznjtext"/>
      </w:pPr>
      <w:r>
        <w:t xml:space="preserve">B2.2.2 </w:t>
      </w:r>
      <w:r w:rsidR="009F6897">
        <w:t>Zimní údržba</w:t>
      </w:r>
      <w:r w:rsidR="00214BDB">
        <w:t xml:space="preserve"> – podrobná specifikace</w:t>
      </w:r>
    </w:p>
    <w:p w:rsidR="315CE670" w:rsidP="223761F4" w:rsidRDefault="315CE670" w14:paraId="462B3245" w14:textId="77777777">
      <w:pPr>
        <w:spacing w:after="0"/>
        <w:jc w:val="both"/>
        <w:rPr>
          <w:rFonts w:eastAsia="Verdana" w:cs="Verdana"/>
          <w:szCs w:val="20"/>
        </w:rPr>
      </w:pPr>
      <w:r w:rsidRPr="223761F4">
        <w:rPr>
          <w:rFonts w:eastAsia="Verdana" w:cs="Verdana"/>
          <w:szCs w:val="20"/>
        </w:rPr>
        <w:t>Činnost je řešena Smlouvou jako mimořádný úklid.</w:t>
      </w:r>
    </w:p>
    <w:p w:rsidR="108F6639" w:rsidP="223761F4" w:rsidRDefault="108F6639" w14:paraId="4784E4D2" w14:textId="7A9A67B4">
      <w:pPr>
        <w:spacing w:after="0"/>
        <w:jc w:val="both"/>
        <w:rPr>
          <w:rFonts w:eastAsia="Verdana" w:cs="Verdana"/>
          <w:szCs w:val="20"/>
        </w:rPr>
      </w:pPr>
    </w:p>
    <w:p w:rsidR="1242E110" w:rsidP="223761F4" w:rsidRDefault="1242E110" w14:paraId="67E79D50" w14:textId="4B7105C2">
      <w:pPr>
        <w:spacing w:after="0"/>
        <w:jc w:val="both"/>
        <w:rPr>
          <w:rFonts w:eastAsia="Verdana" w:cs="Verdana"/>
          <w:szCs w:val="20"/>
        </w:rPr>
      </w:pPr>
      <w:r w:rsidRPr="223761F4">
        <w:rPr>
          <w:rFonts w:asciiTheme="minorHAnsi" w:hAnsiTheme="minorHAnsi" w:eastAsiaTheme="minorEastAsia"/>
          <w:szCs w:val="20"/>
        </w:rPr>
        <w:t>Účelem zimní údržby je zmírňování závad ve sjízdnosti a schůdnosti ploch VPP a VNP v</w:t>
      </w:r>
      <w:r w:rsidRPr="3E560F11">
        <w:rPr>
          <w:rFonts w:eastAsia="Verdana" w:cs="Verdana"/>
        </w:rPr>
        <w:t>zniklých v důsledku zimních povětrnostních vlivů.</w:t>
      </w:r>
      <w:r w:rsidRPr="3E560F11" w:rsidR="4F206200">
        <w:rPr>
          <w:rFonts w:eastAsia="Verdana" w:cs="Verdana"/>
        </w:rPr>
        <w:t xml:space="preserve"> </w:t>
      </w:r>
      <w:r w:rsidRPr="223761F4" w:rsidR="4F206200">
        <w:rPr>
          <w:rFonts w:eastAsia="Verdana" w:cs="Verdana"/>
        </w:rPr>
        <w:t xml:space="preserve">Zimní údržba musí být prováděna </w:t>
      </w:r>
      <w:r w:rsidRPr="223761F4" w:rsidR="4F206200">
        <w:rPr>
          <w:rFonts w:asciiTheme="minorHAnsi" w:hAnsiTheme="minorHAnsi" w:eastAsiaTheme="minorEastAsia"/>
          <w:szCs w:val="20"/>
        </w:rPr>
        <w:t>tak, aby byl zajištěn bezpečný pohyb osob</w:t>
      </w:r>
      <w:r w:rsidRPr="223761F4" w:rsidR="7C266B09">
        <w:rPr>
          <w:rFonts w:asciiTheme="minorHAnsi" w:hAnsiTheme="minorHAnsi" w:eastAsiaTheme="minorEastAsia"/>
          <w:szCs w:val="20"/>
        </w:rPr>
        <w:t>.</w:t>
      </w:r>
    </w:p>
    <w:p w:rsidR="177EE432" w:rsidP="223761F4" w:rsidRDefault="177EE432" w14:paraId="439747B2" w14:textId="44AFCAA2">
      <w:pPr>
        <w:spacing w:after="0"/>
        <w:jc w:val="both"/>
        <w:rPr>
          <w:rFonts w:eastAsia="Verdana" w:cs="Verdana"/>
          <w:szCs w:val="20"/>
        </w:rPr>
      </w:pPr>
    </w:p>
    <w:p w:rsidR="009F6897" w:rsidP="223761F4" w:rsidRDefault="009F6897" w14:paraId="1477F0BC" w14:textId="403AD5C6">
      <w:pPr>
        <w:spacing w:after="0"/>
        <w:jc w:val="both"/>
        <w:rPr>
          <w:rFonts w:asciiTheme="minorHAnsi" w:hAnsiTheme="minorHAnsi" w:eastAsiaTheme="minorEastAsia"/>
          <w:szCs w:val="20"/>
        </w:rPr>
      </w:pPr>
      <w:r w:rsidRPr="223761F4">
        <w:rPr>
          <w:rFonts w:asciiTheme="minorHAnsi" w:hAnsiTheme="minorHAnsi" w:eastAsiaTheme="minorEastAsia"/>
          <w:szCs w:val="20"/>
        </w:rPr>
        <w:t>Zimní údržbu nástupišť, přístupových cest, chodníků, přilehlých komunikací a veřejně nepřístupných prostor řeší Smlouva jako mimořádný úklid s předpokladem plnění dle kli</w:t>
      </w:r>
      <w:r>
        <w:t xml:space="preserve">matických podmínek a specifik jednotlivých Objektů. </w:t>
      </w:r>
      <w:r w:rsidRPr="3E560F11" w:rsidR="4DA95E57">
        <w:rPr>
          <w:rFonts w:eastAsia="Verdana" w:cs="Verdana"/>
        </w:rPr>
        <w:t xml:space="preserve">Zimní údržba je vždy </w:t>
      </w:r>
      <w:r w:rsidRPr="223761F4" w:rsidR="4DA95E57">
        <w:rPr>
          <w:rFonts w:asciiTheme="minorHAnsi" w:hAnsiTheme="minorHAnsi" w:eastAsiaTheme="minorEastAsia"/>
          <w:szCs w:val="20"/>
        </w:rPr>
        <w:t>prováděna v návaznosti na venkovní úklid a tvoří jeho nedílnou součást.</w:t>
      </w:r>
    </w:p>
    <w:p w:rsidR="3127B530" w:rsidP="223761F4" w:rsidRDefault="3127B530" w14:paraId="10B8D6D6" w14:textId="74030E66">
      <w:pPr>
        <w:spacing w:after="0"/>
        <w:jc w:val="both"/>
        <w:rPr>
          <w:rFonts w:asciiTheme="minorHAnsi" w:hAnsiTheme="minorHAnsi" w:eastAsiaTheme="minorEastAsia"/>
          <w:szCs w:val="20"/>
        </w:rPr>
      </w:pPr>
    </w:p>
    <w:p w:rsidRPr="009F6897" w:rsidR="009F6897" w:rsidP="60EC35A4" w:rsidRDefault="59231CD1" w14:paraId="5FD23CA5" w14:textId="662E51B2">
      <w:pPr>
        <w:rPr>
          <w:rFonts w:eastAsia="Verdana" w:cs="Verdana"/>
        </w:rPr>
      </w:pPr>
      <w:r w:rsidRPr="223761F4">
        <w:rPr>
          <w:rFonts w:asciiTheme="minorHAnsi" w:hAnsiTheme="minorHAnsi" w:eastAsiaTheme="minorEastAsia"/>
          <w:szCs w:val="20"/>
        </w:rPr>
        <w:t>Zi</w:t>
      </w:r>
      <w:r w:rsidRPr="3E560F11">
        <w:rPr>
          <w:rFonts w:eastAsia="Verdana" w:cs="Verdana"/>
        </w:rPr>
        <w:t>mní údržba zahrnuje zejména údržbu:</w:t>
      </w:r>
    </w:p>
    <w:p w:rsidRPr="009F6897" w:rsidR="009F6897" w:rsidP="007E141A" w:rsidRDefault="59231CD1" w14:paraId="727F6099" w14:textId="1C031A36">
      <w:pPr>
        <w:pStyle w:val="ListParagraph"/>
        <w:numPr>
          <w:ilvl w:val="0"/>
          <w:numId w:val="4"/>
        </w:numPr>
        <w:spacing w:after="0"/>
        <w:rPr>
          <w:rFonts w:eastAsia="Verdana" w:cs="Verdana"/>
        </w:rPr>
      </w:pPr>
      <w:r w:rsidRPr="3E560F11">
        <w:rPr>
          <w:rFonts w:eastAsia="Verdana" w:cs="Verdana"/>
        </w:rPr>
        <w:t xml:space="preserve">nástupišť, </w:t>
      </w:r>
    </w:p>
    <w:p w:rsidRPr="009F6897" w:rsidR="009F6897" w:rsidP="007E141A" w:rsidRDefault="59231CD1" w14:paraId="22C0514E" w14:textId="34D85D3F">
      <w:pPr>
        <w:pStyle w:val="ListParagraph"/>
        <w:numPr>
          <w:ilvl w:val="0"/>
          <w:numId w:val="4"/>
        </w:numPr>
        <w:spacing w:after="0"/>
        <w:rPr>
          <w:rFonts w:eastAsia="Verdana" w:cs="Verdana"/>
        </w:rPr>
      </w:pPr>
      <w:r w:rsidRPr="3E560F11">
        <w:rPr>
          <w:rFonts w:eastAsia="Verdana" w:cs="Verdana"/>
        </w:rPr>
        <w:t xml:space="preserve">přístupových cest, </w:t>
      </w:r>
    </w:p>
    <w:p w:rsidRPr="009F6897" w:rsidR="009F6897" w:rsidP="007E141A" w:rsidRDefault="59231CD1" w14:paraId="0425EB4F" w14:textId="775CFA88">
      <w:pPr>
        <w:pStyle w:val="ListParagraph"/>
        <w:numPr>
          <w:ilvl w:val="0"/>
          <w:numId w:val="4"/>
        </w:numPr>
        <w:spacing w:after="0"/>
        <w:rPr>
          <w:rFonts w:eastAsia="Verdana" w:cs="Verdana"/>
        </w:rPr>
      </w:pPr>
      <w:r w:rsidRPr="3E560F11">
        <w:rPr>
          <w:rFonts w:eastAsia="Verdana" w:cs="Verdana"/>
        </w:rPr>
        <w:t xml:space="preserve">chodníků, </w:t>
      </w:r>
    </w:p>
    <w:p w:rsidRPr="009F6897" w:rsidR="009F6897" w:rsidP="007E141A" w:rsidRDefault="59231CD1" w14:paraId="483D9135" w14:textId="2AEEB7BA">
      <w:pPr>
        <w:pStyle w:val="ListParagraph"/>
        <w:numPr>
          <w:ilvl w:val="0"/>
          <w:numId w:val="4"/>
        </w:numPr>
        <w:spacing w:after="0"/>
        <w:rPr>
          <w:rFonts w:eastAsia="Verdana" w:cs="Verdana"/>
        </w:rPr>
      </w:pPr>
      <w:r w:rsidRPr="3E560F11">
        <w:rPr>
          <w:rFonts w:eastAsia="Verdana" w:cs="Verdana"/>
        </w:rPr>
        <w:t xml:space="preserve">přilehlých komunikací, </w:t>
      </w:r>
    </w:p>
    <w:p w:rsidRPr="009F6897" w:rsidR="009F6897" w:rsidP="007E141A" w:rsidRDefault="59231CD1" w14:paraId="71B1AE4C" w14:textId="4641CA55">
      <w:pPr>
        <w:pStyle w:val="ListParagraph"/>
        <w:numPr>
          <w:ilvl w:val="0"/>
          <w:numId w:val="4"/>
        </w:numPr>
        <w:spacing w:after="0"/>
        <w:rPr>
          <w:rFonts w:eastAsia="Verdana" w:cs="Verdana"/>
        </w:rPr>
      </w:pPr>
      <w:r w:rsidRPr="3E560F11">
        <w:rPr>
          <w:rFonts w:eastAsia="Verdana" w:cs="Verdana"/>
        </w:rPr>
        <w:t xml:space="preserve">veřejně nepřístupných ploch. </w:t>
      </w:r>
    </w:p>
    <w:p w:rsidRPr="009F6897" w:rsidR="009F6897" w:rsidP="60EC35A4" w:rsidRDefault="009F6897" w14:paraId="65935142" w14:textId="2BB3F978">
      <w:pPr>
        <w:spacing w:after="0"/>
        <w:rPr>
          <w:rFonts w:eastAsia="Verdana" w:cs="Verdana"/>
        </w:rPr>
      </w:pPr>
    </w:p>
    <w:p w:rsidRPr="009F6897" w:rsidR="009F6897" w:rsidP="3E560F11" w:rsidRDefault="42D77724" w14:paraId="50D1F056" w14:textId="4A4F36B4">
      <w:pPr>
        <w:spacing w:after="0"/>
        <w:rPr>
          <w:rFonts w:eastAsia="Verdana" w:cs="Verdana"/>
        </w:rPr>
      </w:pPr>
      <w:r w:rsidRPr="3E560F11">
        <w:rPr>
          <w:rFonts w:eastAsia="Verdana" w:cs="Verdana"/>
        </w:rPr>
        <w:t>Plnění zimní údržby je realizováno:</w:t>
      </w:r>
    </w:p>
    <w:p w:rsidRPr="009F6897" w:rsidR="009F6897" w:rsidP="007E141A" w:rsidRDefault="42D77724" w14:paraId="5EBACF11" w14:textId="05C0045E">
      <w:pPr>
        <w:pStyle w:val="ListParagraph"/>
        <w:numPr>
          <w:ilvl w:val="0"/>
          <w:numId w:val="3"/>
        </w:numPr>
        <w:spacing w:after="0"/>
        <w:rPr>
          <w:rFonts w:eastAsia="Verdana" w:cs="Verdana"/>
        </w:rPr>
      </w:pPr>
      <w:r w:rsidRPr="3E560F11">
        <w:rPr>
          <w:rFonts w:eastAsia="Verdana" w:cs="Verdana"/>
        </w:rPr>
        <w:t xml:space="preserve">v závislosti na aktuálních klimatických podmínkách, </w:t>
      </w:r>
    </w:p>
    <w:p w:rsidRPr="009F6897" w:rsidR="009F6897" w:rsidP="007E141A" w:rsidRDefault="42D77724" w14:paraId="60E29EEF" w14:textId="439A9DDE">
      <w:pPr>
        <w:pStyle w:val="ListParagraph"/>
        <w:numPr>
          <w:ilvl w:val="0"/>
          <w:numId w:val="3"/>
        </w:numPr>
        <w:spacing w:after="0"/>
        <w:rPr>
          <w:rFonts w:eastAsia="Verdana" w:cs="Verdana"/>
        </w:rPr>
      </w:pPr>
      <w:r w:rsidRPr="3E560F11">
        <w:rPr>
          <w:rFonts w:eastAsia="Verdana" w:cs="Verdana"/>
        </w:rPr>
        <w:t xml:space="preserve">s ohledem na specifika jednotlivých objektů. </w:t>
      </w:r>
    </w:p>
    <w:p w:rsidRPr="009F6897" w:rsidR="009F6897" w:rsidP="3E560F11" w:rsidRDefault="009F6897" w14:paraId="38F8E8ED" w14:textId="6CF58CDF">
      <w:pPr>
        <w:spacing w:after="0"/>
        <w:rPr>
          <w:rFonts w:eastAsia="Verdana" w:cs="Verdana"/>
        </w:rPr>
      </w:pPr>
    </w:p>
    <w:p w:rsidR="67B8792C" w:rsidP="60EC35A4" w:rsidRDefault="67B8792C" w14:paraId="4F719BE5" w14:textId="149D862D">
      <w:pPr>
        <w:spacing w:after="0"/>
      </w:pPr>
      <w:r w:rsidRPr="3E560F11">
        <w:rPr>
          <w:rFonts w:eastAsia="Verdana" w:cs="Verdana"/>
          <w:szCs w:val="20"/>
        </w:rPr>
        <w:t>Poskytovatel je povinen průběžně sledovat vývoj povětrnostní situace v dotčených lokalitách a bez zbytečného odkladu informovat Objednatele o vzniku potřeby provedení zimní údržby. Tím není dotčeno, že pokyn k zahájení prací vydává</w:t>
      </w:r>
      <w:r w:rsidRPr="3E560F11" w:rsidR="5ED034C5">
        <w:rPr>
          <w:rFonts w:eastAsia="Verdana" w:cs="Verdana"/>
          <w:szCs w:val="20"/>
        </w:rPr>
        <w:t xml:space="preserve"> vždy</w:t>
      </w:r>
      <w:r w:rsidRPr="3E560F11">
        <w:rPr>
          <w:rFonts w:eastAsia="Verdana" w:cs="Verdana"/>
          <w:szCs w:val="20"/>
        </w:rPr>
        <w:t xml:space="preserve"> Objednatel.</w:t>
      </w:r>
    </w:p>
    <w:p w:rsidRPr="009F6897" w:rsidR="009F6897" w:rsidP="3127B530" w:rsidRDefault="009F6897" w14:paraId="6F57DDFA" w14:textId="48A3479E">
      <w:pPr>
        <w:spacing w:after="0"/>
        <w:rPr>
          <w:rFonts w:eastAsia="Verdana" w:cs="Verdana"/>
        </w:rPr>
      </w:pPr>
    </w:p>
    <w:p w:rsidRPr="009F6897" w:rsidR="009F6897" w:rsidP="3E560F11" w:rsidRDefault="009F6897" w14:paraId="32FB5B11" w14:textId="3ACCC6CE">
      <w:pPr>
        <w:suppressAutoHyphens/>
      </w:pPr>
      <w:r>
        <w:t xml:space="preserve"> Pro výše vydefinované prostory spadají do zimní údržby následující činnosti:</w:t>
      </w:r>
    </w:p>
    <w:p w:rsidRPr="009F6897" w:rsidR="009F6897" w:rsidP="007E141A" w:rsidRDefault="009F6897" w14:paraId="6FE17769" w14:textId="77777777">
      <w:pPr>
        <w:pStyle w:val="ListParagraph"/>
        <w:numPr>
          <w:ilvl w:val="0"/>
          <w:numId w:val="22"/>
        </w:numPr>
        <w:suppressAutoHyphens/>
        <w:spacing w:after="120"/>
        <w:jc w:val="both"/>
      </w:pPr>
      <w:r w:rsidRPr="009F6897">
        <w:t>odstranění sněhu</w:t>
      </w:r>
    </w:p>
    <w:p w:rsidRPr="009F6897" w:rsidR="009F6897" w:rsidP="007E141A" w:rsidRDefault="009F6897" w14:paraId="37AEE7FD" w14:textId="77777777">
      <w:pPr>
        <w:pStyle w:val="ListParagraph"/>
        <w:numPr>
          <w:ilvl w:val="0"/>
          <w:numId w:val="22"/>
        </w:numPr>
        <w:suppressAutoHyphens/>
        <w:spacing w:after="120"/>
        <w:jc w:val="both"/>
      </w:pPr>
      <w:r w:rsidRPr="009F6897">
        <w:t>chemické ošetření proti námraze (posypová sůl)</w:t>
      </w:r>
    </w:p>
    <w:p w:rsidRPr="009F6897" w:rsidR="009F6897" w:rsidP="007E141A" w:rsidRDefault="009F6897" w14:paraId="4C069DAA" w14:textId="77777777">
      <w:pPr>
        <w:pStyle w:val="ListParagraph"/>
        <w:numPr>
          <w:ilvl w:val="0"/>
          <w:numId w:val="22"/>
        </w:numPr>
        <w:suppressAutoHyphens/>
        <w:spacing w:after="120"/>
        <w:jc w:val="both"/>
      </w:pPr>
      <w:r w:rsidRPr="009F6897">
        <w:t>ošetření posypovými materiály</w:t>
      </w:r>
    </w:p>
    <w:p w:rsidRPr="009F6897" w:rsidR="009F6897" w:rsidP="007E141A" w:rsidRDefault="009F6897" w14:paraId="34DB6AE9" w14:textId="77777777">
      <w:pPr>
        <w:pStyle w:val="ListParagraph"/>
        <w:numPr>
          <w:ilvl w:val="0"/>
          <w:numId w:val="22"/>
        </w:numPr>
        <w:suppressAutoHyphens/>
        <w:spacing w:after="120"/>
        <w:jc w:val="both"/>
      </w:pPr>
      <w:r>
        <w:t xml:space="preserve">odstranění většího množství nahromaděného sněhu vzniklé jeho úklidem </w:t>
      </w:r>
    </w:p>
    <w:p w:rsidRPr="00452C6B" w:rsidR="00FA73E8" w:rsidP="744C95F5" w:rsidRDefault="00FA73E8" w14:paraId="730B3623" w14:textId="307778A5">
      <w:pPr>
        <w:spacing w:after="120"/>
        <w:jc w:val="both"/>
      </w:pPr>
      <w:r>
        <w:t>Zimní údržba je složena z následujících činností, které budou Poskytovatelem zajištěny dle potřeb Objednatele:</w:t>
      </w:r>
    </w:p>
    <w:p w:rsidR="54B46E7D" w:rsidP="007E141A" w:rsidRDefault="54B46E7D" w14:paraId="03D88143" w14:textId="2723DAA9">
      <w:pPr>
        <w:numPr>
          <w:ilvl w:val="0"/>
          <w:numId w:val="21"/>
        </w:numPr>
        <w:spacing w:after="120" w:line="240" w:lineRule="auto"/>
        <w:ind w:left="714" w:hanging="357"/>
        <w:jc w:val="both"/>
        <w:rPr>
          <w:b/>
          <w:bCs/>
        </w:rPr>
      </w:pPr>
      <w:r w:rsidRPr="3E560F11">
        <w:rPr>
          <w:b/>
          <w:bCs/>
        </w:rPr>
        <w:t>Odklizení</w:t>
      </w:r>
      <w:r w:rsidRPr="3E560F11" w:rsidR="0475DAEB">
        <w:rPr>
          <w:b/>
          <w:bCs/>
        </w:rPr>
        <w:t xml:space="preserve"> sněhu</w:t>
      </w:r>
    </w:p>
    <w:p w:rsidR="0475DAEB" w:rsidP="3E560F11" w:rsidRDefault="36D0D198" w14:paraId="6BF45AAF" w14:textId="5145DD0B">
      <w:pPr>
        <w:pStyle w:val="ListParagraph"/>
        <w:spacing w:after="120"/>
        <w:jc w:val="both"/>
      </w:pPr>
      <w:r>
        <w:t>R</w:t>
      </w:r>
      <w:r w:rsidR="0475DAEB">
        <w:t>uční neb</w:t>
      </w:r>
      <w:r w:rsidR="77B11B4B">
        <w:t>o</w:t>
      </w:r>
      <w:r w:rsidR="0475DAEB">
        <w:t xml:space="preserve"> mechanické odhrnování, odmetání sněhu, odstraňování</w:t>
      </w:r>
      <w:r w:rsidR="4A21FE28">
        <w:t xml:space="preserve"> námrazy, </w:t>
      </w:r>
      <w:r w:rsidR="0475DAEB">
        <w:t>zmrazků a veškeré práce potřebné k zajištění zimní údržby dle plánu zimní údržby. Veškeré činnosti, mechanismy, nářadí potřebné k provedení ručního čištění, budou zajištěny Poskytovatelem.</w:t>
      </w:r>
    </w:p>
    <w:p w:rsidR="00FA73E8" w:rsidP="3E560F11" w:rsidRDefault="00FA73E8" w14:paraId="35638BD5" w14:textId="51D9762F">
      <w:pPr>
        <w:suppressAutoHyphens/>
        <w:spacing w:after="120" w:line="240" w:lineRule="auto"/>
        <w:ind w:left="714" w:hanging="357"/>
        <w:jc w:val="both"/>
      </w:pPr>
    </w:p>
    <w:p w:rsidRPr="00665EF3" w:rsidR="00FA73E8" w:rsidP="007E141A" w:rsidRDefault="6B92F8BA" w14:paraId="46F840D9" w14:textId="358DAE85">
      <w:pPr>
        <w:numPr>
          <w:ilvl w:val="0"/>
          <w:numId w:val="21"/>
        </w:numPr>
        <w:suppressAutoHyphens/>
        <w:spacing w:after="120" w:line="240" w:lineRule="auto"/>
        <w:ind w:left="714" w:hanging="357"/>
        <w:jc w:val="both"/>
        <w:rPr>
          <w:b/>
          <w:bCs/>
        </w:rPr>
      </w:pPr>
      <w:r w:rsidRPr="3E560F11">
        <w:rPr>
          <w:b/>
          <w:bCs/>
        </w:rPr>
        <w:t>P</w:t>
      </w:r>
      <w:r w:rsidRPr="3E560F11" w:rsidR="00FA73E8">
        <w:rPr>
          <w:b/>
          <w:bCs/>
        </w:rPr>
        <w:t xml:space="preserve">osyp komunikací </w:t>
      </w:r>
    </w:p>
    <w:p w:rsidRPr="00F06E83" w:rsidR="00FA73E8" w:rsidP="744C95F5" w:rsidRDefault="0EA12338" w14:paraId="42E0ADAA" w14:textId="587BC875">
      <w:pPr>
        <w:suppressAutoHyphens/>
        <w:spacing w:after="120"/>
        <w:ind w:left="720"/>
        <w:jc w:val="both"/>
      </w:pPr>
      <w:r>
        <w:t>S</w:t>
      </w:r>
      <w:r w:rsidR="00FA73E8">
        <w:t>amostatný posyp VPP a VNP ploch inertním posypovým materiálem (např. písek nebo kamenná drť) bez pluhování. Možnost využití položky při mrznoucích srážkách, náledí či ledovce, a to i bez sněhových srážek. Odklízení posypového materiálu bude probíhat dle požadavků OŘ</w:t>
      </w:r>
      <w:r w:rsidR="30E906A1">
        <w:t>, v případě opakovaného odkl</w:t>
      </w:r>
      <w:r w:rsidR="40CE035D">
        <w:t>í</w:t>
      </w:r>
      <w:r w:rsidR="30E906A1">
        <w:t>zení</w:t>
      </w:r>
      <w:r w:rsidR="578AC81C">
        <w:t xml:space="preserve"> posypového materiálu bude využita pro každý takový zásah položka mimořádného úklidu s názvem “Opakovaný úklid</w:t>
      </w:r>
      <w:r w:rsidR="7A5F8001">
        <w:t xml:space="preserve"> posypového materiálu”</w:t>
      </w:r>
      <w:r w:rsidR="49D5F6EF">
        <w:t>.</w:t>
      </w:r>
    </w:p>
    <w:p w:rsidRPr="00F06E83" w:rsidR="00FA73E8" w:rsidP="744C95F5" w:rsidRDefault="00FA73E8" w14:paraId="2D30ACE3" w14:textId="61300F97">
      <w:pPr>
        <w:suppressAutoHyphens/>
        <w:spacing w:after="120"/>
        <w:ind w:left="720"/>
        <w:jc w:val="both"/>
      </w:pPr>
      <w:r>
        <w:t>Po ukončení období zimní údržby bude posypový materiál odklizen a odvezen z ošetřovaných povrchů a lokalit</w:t>
      </w:r>
      <w:r w:rsidR="0C8AAEE5">
        <w:t xml:space="preserve"> dle potřeb Objednatele,</w:t>
      </w:r>
      <w:r>
        <w:t xml:space="preserve"> nej</w:t>
      </w:r>
      <w:r w:rsidR="5F3ED44C">
        <w:t>později</w:t>
      </w:r>
      <w:r>
        <w:t xml:space="preserve"> do 30.4.</w:t>
      </w:r>
    </w:p>
    <w:p w:rsidRPr="00F06E83" w:rsidR="00FA73E8" w:rsidP="744C95F5" w:rsidRDefault="00FA73E8" w14:paraId="3F655A01" w14:textId="7D574F70">
      <w:pPr>
        <w:suppressAutoHyphens/>
        <w:spacing w:after="120"/>
        <w:ind w:left="708"/>
        <w:jc w:val="both"/>
      </w:pPr>
      <w:r w:rsidRPr="744C95F5">
        <w:t xml:space="preserve">Posypový materiál je součástí zajištění služby zimní údržby ze strany Poskytovatele. Poskytovatel posypový materiál na svoje náklady zajišťuje, zároveň </w:t>
      </w:r>
      <w:proofErr w:type="gramStart"/>
      <w:r w:rsidRPr="744C95F5">
        <w:t>rozváží</w:t>
      </w:r>
      <w:proofErr w:type="gramEnd"/>
      <w:r w:rsidRPr="744C95F5">
        <w:t xml:space="preserve"> a umisťuje do konkrétních lokalit. Použitá frakce inertního materiálu nesmí být více než 8</w:t>
      </w:r>
      <w:r w:rsidRPr="744C95F5" w:rsidR="3DF580E1">
        <w:t xml:space="preserve"> </w:t>
      </w:r>
      <w:r w:rsidRPr="744C95F5">
        <w:t>mm.</w:t>
      </w:r>
    </w:p>
    <w:p w:rsidR="51B61939" w:rsidP="007E141A" w:rsidRDefault="51B61939" w14:paraId="3D151A80" w14:textId="37F57CAC">
      <w:pPr>
        <w:pStyle w:val="ListParagraph"/>
        <w:numPr>
          <w:ilvl w:val="0"/>
          <w:numId w:val="2"/>
        </w:numPr>
        <w:spacing w:after="120"/>
        <w:jc w:val="both"/>
        <w:rPr>
          <w:b/>
          <w:bCs/>
        </w:rPr>
      </w:pPr>
      <w:r w:rsidRPr="744C95F5">
        <w:rPr>
          <w:b/>
          <w:bCs/>
        </w:rPr>
        <w:t>Naložení, odvoz sněhu</w:t>
      </w:r>
    </w:p>
    <w:p w:rsidR="2EA39247" w:rsidP="744C95F5" w:rsidRDefault="1EB04C64" w14:paraId="24CBB39B" w14:textId="2BFCC9BF">
      <w:pPr>
        <w:spacing w:after="120"/>
        <w:ind w:left="708"/>
        <w:jc w:val="both"/>
        <w:rPr>
          <w:rFonts w:eastAsia="Verdana" w:cs="Verdana"/>
          <w:szCs w:val="20"/>
        </w:rPr>
      </w:pPr>
      <w:r w:rsidRPr="744C95F5">
        <w:rPr>
          <w:rFonts w:eastAsia="Verdana" w:cs="Verdana"/>
          <w:szCs w:val="20"/>
        </w:rPr>
        <w:t>Naložení a odvoz sněhu z udržovaných ploch na Poskytovatelem zajištěnou deponii nebo jiné místo určené k ukládání sněhu v souladu s platnými právními předpisy. Veškeré činnosti, mechanismy a nářadí potřebné k naložení, odvozu a uložení sněhu budou zajištěny Poskytovatelem.</w:t>
      </w:r>
    </w:p>
    <w:p w:rsidR="196619A2" w:rsidP="007E141A" w:rsidRDefault="196619A2" w14:paraId="61772176" w14:textId="4A2A75E6">
      <w:pPr>
        <w:pStyle w:val="ListParagraph"/>
        <w:numPr>
          <w:ilvl w:val="0"/>
          <w:numId w:val="1"/>
        </w:numPr>
        <w:spacing w:after="120"/>
        <w:jc w:val="both"/>
        <w:rPr>
          <w:b/>
          <w:bCs/>
        </w:rPr>
      </w:pPr>
      <w:r w:rsidRPr="3E560F11">
        <w:rPr>
          <w:b/>
          <w:bCs/>
        </w:rPr>
        <w:t>Opakovaný úklid posypového materiálu</w:t>
      </w:r>
    </w:p>
    <w:p w:rsidR="43635B46" w:rsidP="223761F4" w:rsidRDefault="2CDC216C" w14:paraId="1689477E" w14:textId="1DAC281B">
      <w:pPr>
        <w:spacing w:after="120"/>
        <w:ind w:left="708"/>
        <w:jc w:val="both"/>
        <w:rPr>
          <w:rFonts w:eastAsia="Verdana" w:cs="Verdana"/>
        </w:rPr>
      </w:pPr>
      <w:r w:rsidRPr="223761F4">
        <w:rPr>
          <w:rFonts w:eastAsia="Verdana" w:cs="Verdana"/>
        </w:rPr>
        <w:t>Předmětem položky je opakované zametení, sběr a odvoz posypového (inertního) materiálu z ploch ošetřovaných v rámci zimní údržby, prováděné nad rámec běžného pravidelného úklidu.</w:t>
      </w:r>
    </w:p>
    <w:p w:rsidR="2CDC216C" w:rsidP="223761F4" w:rsidRDefault="2CDC216C" w14:paraId="7EED1EE1" w14:textId="2E92A0DC">
      <w:pPr>
        <w:spacing w:after="120"/>
        <w:ind w:left="708"/>
        <w:jc w:val="both"/>
        <w:rPr>
          <w:rFonts w:eastAsia="Verdana" w:cs="Verdana"/>
        </w:rPr>
      </w:pPr>
      <w:r w:rsidRPr="223761F4">
        <w:rPr>
          <w:rFonts w:eastAsia="Verdana" w:cs="Verdana"/>
        </w:rPr>
        <w:t>Součástí pravidelného úklidu je 1× za zimní období zametení a odvoz posypového materiálu. Každý další požadovaný úklid posypového materiálu je považován za mimořádný úklid a je hrazen v rámci této položky.</w:t>
      </w:r>
    </w:p>
    <w:p w:rsidR="2CDC216C" w:rsidP="223761F4" w:rsidRDefault="2CDC216C" w14:paraId="5F9DA041" w14:textId="019BEED8">
      <w:pPr>
        <w:spacing w:after="120"/>
        <w:ind w:left="708"/>
        <w:jc w:val="both"/>
        <w:rPr>
          <w:rFonts w:eastAsia="Verdana" w:cs="Verdana"/>
        </w:rPr>
      </w:pPr>
      <w:r w:rsidRPr="223761F4">
        <w:rPr>
          <w:rFonts w:eastAsia="Verdana" w:cs="Verdana"/>
        </w:rPr>
        <w:t>V lokalitách, kde je ze strany Objednatele umožněno vrácení posypového materiálu zpět do nádob či boxů k tomu určených, zajistí Poskytovatel jeho zpětné uložení.</w:t>
      </w:r>
    </w:p>
    <w:p w:rsidR="0492FDB0" w:rsidP="744C95F5" w:rsidRDefault="123757C6" w14:paraId="741DC6FC" w14:textId="4B44705E">
      <w:pPr>
        <w:spacing w:after="120"/>
        <w:jc w:val="both"/>
        <w:rPr>
          <w:b/>
          <w:bCs/>
          <w:u w:val="single"/>
        </w:rPr>
      </w:pPr>
      <w:r w:rsidRPr="744C95F5">
        <w:rPr>
          <w:b/>
          <w:bCs/>
          <w:u w:val="single"/>
        </w:rPr>
        <w:t>Použití posypové soli</w:t>
      </w:r>
    </w:p>
    <w:p w:rsidR="0492FDB0" w:rsidP="3E560F11" w:rsidRDefault="123757C6" w14:paraId="5DF1EB14" w14:textId="7553C240">
      <w:pPr>
        <w:spacing w:after="120"/>
        <w:jc w:val="both"/>
        <w:rPr>
          <w:color w:val="000000" w:themeColor="text1"/>
        </w:rPr>
      </w:pPr>
      <w:r>
        <w:t>Použití posypové soli je</w:t>
      </w:r>
      <w:r w:rsidRPr="3E560F11">
        <w:rPr>
          <w:b/>
          <w:bCs/>
        </w:rPr>
        <w:t xml:space="preserve"> </w:t>
      </w:r>
      <w:r w:rsidRPr="3E560F11">
        <w:rPr>
          <w:color w:val="000000" w:themeColor="text1"/>
        </w:rPr>
        <w:t xml:space="preserve">s ohledem na narušování nášlapných vrstev betonových zpevněných ploch nežádoucí. Posypovou sůl, či solanku lze použít pouze ve vybraných lokalitách v ojedinělých případech, kdy se posyp inertním materiálem jeví jako neúčinný (silná vrstva ledovky). </w:t>
      </w:r>
    </w:p>
    <w:p w:rsidR="0492FDB0" w:rsidP="177EE432" w:rsidRDefault="123757C6" w14:paraId="39E11741" w14:textId="4B9F4099">
      <w:pPr>
        <w:spacing w:after="120"/>
        <w:jc w:val="both"/>
      </w:pPr>
      <w:r w:rsidRPr="60EC35A4">
        <w:rPr>
          <w:color w:val="000000" w:themeColor="text1"/>
        </w:rPr>
        <w:t xml:space="preserve">Podmínkou </w:t>
      </w:r>
      <w:r w:rsidRPr="60EC35A4" w:rsidR="4DE838B5">
        <w:rPr>
          <w:color w:val="000000" w:themeColor="text1"/>
        </w:rPr>
        <w:t xml:space="preserve">použití </w:t>
      </w:r>
      <w:r w:rsidRPr="60EC35A4">
        <w:rPr>
          <w:color w:val="000000" w:themeColor="text1"/>
        </w:rPr>
        <w:t xml:space="preserve">musí být souhlas (i telefonický) pověřeného zaměstnance objednatele. V případě souhlasu pověřeného zaměstnance s použitím posypové soli v konkrétní lokalitě, je možné </w:t>
      </w:r>
      <w:r>
        <w:t>při očekávané tvorbě náledí a spadu sněhu provádět preventivní posyp.</w:t>
      </w:r>
      <w:r w:rsidRPr="60EC35A4">
        <w:rPr>
          <w:color w:val="000000" w:themeColor="text1"/>
        </w:rPr>
        <w:t xml:space="preserve"> P</w:t>
      </w:r>
      <w:r>
        <w:t>osypovou sůl zajišťuje a hradí Poskytovatel.</w:t>
      </w:r>
    </w:p>
    <w:p w:rsidR="009F6897" w:rsidP="00F11F26" w:rsidRDefault="009F6897" w14:paraId="60A1328D" w14:textId="087AD43C">
      <w:pPr>
        <w:suppressAutoHyphens/>
        <w:spacing w:after="120"/>
        <w:jc w:val="both"/>
      </w:pPr>
      <w:r>
        <w:t>Bližší specifikace</w:t>
      </w:r>
      <w:r w:rsidR="003E3A24">
        <w:t xml:space="preserve"> včetně konkrétních ploch a prostor v dané lokalitě</w:t>
      </w:r>
      <w:r>
        <w:t xml:space="preserve"> vychází z „Plánu zimní údržby“ na dané období. </w:t>
      </w:r>
    </w:p>
    <w:p w:rsidR="223761F4" w:rsidP="223761F4" w:rsidRDefault="223761F4" w14:paraId="30D1F104" w14:textId="52CEBEA9">
      <w:pPr>
        <w:spacing w:after="60"/>
        <w:jc w:val="both"/>
        <w:rPr>
          <w:b/>
          <w:bCs/>
          <w:u w:val="single"/>
        </w:rPr>
      </w:pPr>
    </w:p>
    <w:p w:rsidRPr="00823FEF" w:rsidR="00FA73E8" w:rsidP="177EE432" w:rsidRDefault="00FA73E8" w14:paraId="47E8B8B3" w14:textId="77777777">
      <w:pPr>
        <w:suppressAutoHyphens/>
        <w:spacing w:after="60"/>
        <w:jc w:val="both"/>
        <w:rPr>
          <w:b/>
          <w:bCs/>
          <w:u w:val="single"/>
        </w:rPr>
      </w:pPr>
      <w:r w:rsidRPr="00823FEF">
        <w:rPr>
          <w:b/>
          <w:bCs/>
          <w:u w:val="single"/>
        </w:rPr>
        <w:t xml:space="preserve">Plán zimní údržby </w:t>
      </w:r>
    </w:p>
    <w:p w:rsidRPr="00823FEF" w:rsidR="00FA73E8" w:rsidP="177EE432" w:rsidRDefault="00FA73E8" w14:paraId="46029101" w14:textId="77777777">
      <w:pPr>
        <w:spacing w:after="60" w:line="240" w:lineRule="auto"/>
        <w:jc w:val="both"/>
      </w:pPr>
      <w:r w:rsidRPr="00823FEF">
        <w:t>Plán zimní údržby obsahuje:</w:t>
      </w:r>
    </w:p>
    <w:p w:rsidR="698A0F06" w:rsidP="007E141A" w:rsidRDefault="698A0F06" w14:paraId="48A44EF5" w14:textId="2FCCF486">
      <w:pPr>
        <w:numPr>
          <w:ilvl w:val="0"/>
          <w:numId w:val="21"/>
        </w:numPr>
        <w:spacing w:after="120" w:line="240" w:lineRule="auto"/>
        <w:ind w:left="714" w:hanging="357"/>
        <w:jc w:val="both"/>
        <w:rPr>
          <w:rFonts w:eastAsia="Verdana" w:cs="Verdana"/>
        </w:rPr>
      </w:pPr>
      <w:r w:rsidRPr="504A673D">
        <w:rPr>
          <w:rFonts w:eastAsia="Verdana" w:cs="Verdana"/>
        </w:rPr>
        <w:t xml:space="preserve">specifikaci ploch a prostor určených k zimní údržbě, včetně situačních plánů Lokalit s grafickým vyznačením udržovaných ploch a uvedením jejich výměr, </w:t>
      </w:r>
    </w:p>
    <w:p w:rsidR="698A0F06" w:rsidP="007E141A" w:rsidRDefault="698A0F06" w14:paraId="5C03260A" w14:textId="455F804F">
      <w:pPr>
        <w:numPr>
          <w:ilvl w:val="0"/>
          <w:numId w:val="21"/>
        </w:numPr>
        <w:spacing w:after="120" w:line="240" w:lineRule="auto"/>
        <w:ind w:left="714" w:hanging="357"/>
        <w:jc w:val="both"/>
        <w:rPr>
          <w:rFonts w:eastAsia="Verdana" w:cs="Verdana"/>
        </w:rPr>
      </w:pPr>
      <w:r w:rsidRPr="504A673D">
        <w:rPr>
          <w:rFonts w:eastAsia="Verdana" w:cs="Verdana"/>
        </w:rPr>
        <w:t>přehled odpovědných osob Objednatele pověřených přebíráním skutečně provedených prací a odpovědných zástupců Poskytovatele, včetně jejich kontaktních údajů,</w:t>
      </w:r>
    </w:p>
    <w:p w:rsidR="5DF63D06" w:rsidP="007E141A" w:rsidRDefault="5DF63D06" w14:paraId="4BA8C152" w14:textId="698497BF">
      <w:pPr>
        <w:pStyle w:val="ListParagraph"/>
        <w:numPr>
          <w:ilvl w:val="0"/>
          <w:numId w:val="21"/>
        </w:numPr>
        <w:spacing w:after="0"/>
        <w:jc w:val="both"/>
        <w:rPr>
          <w:rFonts w:eastAsia="Verdana" w:cs="Verdana"/>
        </w:rPr>
      </w:pPr>
      <w:r w:rsidRPr="504A673D">
        <w:rPr>
          <w:rFonts w:eastAsia="Verdana" w:cs="Verdana"/>
        </w:rPr>
        <w:t>dohodnutý způsob vydání pokynu k zahájení zimní údržby, včetně určení odpovědných osob oprávněných k vydání tohoto pokynu,</w:t>
      </w:r>
      <w:r w:rsidRPr="504A673D" w:rsidR="4FC68673">
        <w:rPr>
          <w:rFonts w:eastAsia="Verdana" w:cs="Verdana"/>
        </w:rPr>
        <w:t xml:space="preserve"> </w:t>
      </w:r>
    </w:p>
    <w:p w:rsidR="541DA9C3" w:rsidP="007E141A" w:rsidRDefault="541DA9C3" w14:paraId="71B3707B" w14:textId="7AB753E2">
      <w:pPr>
        <w:pStyle w:val="ListParagraph"/>
        <w:numPr>
          <w:ilvl w:val="0"/>
          <w:numId w:val="21"/>
        </w:numPr>
        <w:spacing w:after="0"/>
        <w:jc w:val="both"/>
      </w:pPr>
      <w:r>
        <w:t>dohodnutý způsob oznámení ukončení prací,</w:t>
      </w:r>
    </w:p>
    <w:p w:rsidR="698A0F06" w:rsidP="007E141A" w:rsidRDefault="698A0F06" w14:paraId="6239C996" w14:textId="56C80382">
      <w:pPr>
        <w:pStyle w:val="ListParagraph"/>
        <w:numPr>
          <w:ilvl w:val="0"/>
          <w:numId w:val="21"/>
        </w:numPr>
        <w:spacing w:after="0"/>
        <w:jc w:val="both"/>
        <w:rPr>
          <w:rFonts w:eastAsia="Verdana" w:cs="Verdana"/>
          <w:szCs w:val="20"/>
        </w:rPr>
      </w:pPr>
      <w:r w:rsidRPr="3E560F11">
        <w:rPr>
          <w:rFonts w:eastAsia="Verdana" w:cs="Verdana"/>
          <w:szCs w:val="20"/>
        </w:rPr>
        <w:t>stanovení priorit jednotlivých Lokalit pro případ souběžného požadavku na zajištění zimní údržby v rámci jednoho územního či provozního celku (např. celé tratě).</w:t>
      </w:r>
    </w:p>
    <w:p w:rsidR="3127B530" w:rsidP="3127B530" w:rsidRDefault="3127B530" w14:paraId="074D8AF9" w14:textId="567BED43">
      <w:pPr>
        <w:pStyle w:val="ListParagraph"/>
        <w:spacing w:after="0"/>
        <w:jc w:val="both"/>
        <w:rPr>
          <w:rFonts w:eastAsia="Verdana" w:cs="Verdana"/>
          <w:szCs w:val="20"/>
        </w:rPr>
      </w:pPr>
    </w:p>
    <w:p w:rsidR="00FA73E8" w:rsidP="3127B530" w:rsidRDefault="00FA73E8" w14:paraId="421D2FFE" w14:textId="65115CB5">
      <w:pPr>
        <w:suppressAutoHyphens/>
        <w:spacing w:after="120"/>
        <w:jc w:val="both"/>
      </w:pPr>
      <w:r>
        <w:t>Plán zimní údržby zpracuje Objednatel. Případná změna „Plánu zimní údržby“ se provádí jednou ročně k 30. 9. předmětného kalendářního roku nebo operativně po vzájemném odsouhlasení. Nový „Plán zimní údržby“ předloží Objednatel Poskytovateli k oboustrannému podpisu a tento dále slouží jako podklad pro měsíční fakturaci dle skutečně provedených prací.</w:t>
      </w:r>
    </w:p>
    <w:p w:rsidR="00FA73E8" w:rsidP="223761F4" w:rsidRDefault="3B8DEAAE" w14:paraId="4518F8C3" w14:textId="00BB254E">
      <w:pPr>
        <w:suppressAutoHyphens/>
        <w:spacing w:after="120"/>
        <w:jc w:val="both"/>
        <w:rPr>
          <w:b/>
          <w:bCs/>
          <w:u w:val="single"/>
        </w:rPr>
      </w:pPr>
      <w:r w:rsidRPr="177EE432">
        <w:rPr>
          <w:b/>
          <w:bCs/>
          <w:u w:val="single"/>
        </w:rPr>
        <w:t>Kategorie důležitosti lokalit – reakční doby</w:t>
      </w:r>
    </w:p>
    <w:p w:rsidR="00FA73E8" w:rsidP="210184A0" w:rsidRDefault="3B8DEAAE" w14:paraId="0875526E" w14:textId="4F64BB68">
      <w:pPr>
        <w:suppressAutoHyphens/>
        <w:spacing w:after="120"/>
      </w:pPr>
      <w:r>
        <w:t xml:space="preserve">V případě zimní údržby VPP a VNP ploch nelze stanovit maximální četnosti, jelikož vždy záleží primárně na klimatických podmínkách, čase a intenzitě sněhových srážek. Při stanovení četností jednotlivých zimních úklidových činností je potřeba zohlednit také intenzitu provozu a pohybu osob, důležitost </w:t>
      </w:r>
      <w:r w:rsidR="368E528D">
        <w:t>Lokality</w:t>
      </w:r>
      <w:r>
        <w:t>. Vychází se zpravidla ze zkušenosti z předchozích let.</w:t>
      </w:r>
    </w:p>
    <w:p w:rsidR="00FA73E8" w:rsidP="223761F4" w:rsidRDefault="67A47ADC" w14:paraId="1FFAB694" w14:textId="7AE9FE9B">
      <w:pPr>
        <w:spacing w:after="120"/>
      </w:pPr>
      <w:r>
        <w:t>Lokality</w:t>
      </w:r>
      <w:r w:rsidR="0CB6A18A">
        <w:t xml:space="preserve"> jsou,</w:t>
      </w:r>
      <w:r>
        <w:t xml:space="preserve"> pro stanovení reakčních dob pro zahájení prací a lhůt pro dokončení </w:t>
      </w:r>
      <w:r w:rsidR="3B8DEAAE">
        <w:t>zimní údržby</w:t>
      </w:r>
      <w:r w:rsidR="65F8B92B">
        <w:t>,</w:t>
      </w:r>
      <w:r w:rsidR="3B8DEAAE">
        <w:t xml:space="preserve"> rozděleny dle přílohy č. 2 Smlouvy do několika kategorií:</w:t>
      </w:r>
    </w:p>
    <w:p w:rsidR="73FAFC11" w:rsidP="007E141A" w:rsidRDefault="73FAFC11" w14:paraId="5B77D583" w14:textId="6FBBAB97">
      <w:pPr>
        <w:numPr>
          <w:ilvl w:val="0"/>
          <w:numId w:val="21"/>
        </w:numPr>
        <w:spacing w:after="120" w:line="240" w:lineRule="auto"/>
        <w:ind w:left="714" w:hanging="357"/>
        <w:jc w:val="both"/>
        <w:rPr>
          <w:rFonts w:eastAsia="Verdana" w:cs="Verdana"/>
          <w:szCs w:val="20"/>
        </w:rPr>
      </w:pPr>
      <w:r w:rsidRPr="744C95F5">
        <w:rPr>
          <w:rFonts w:eastAsia="Verdana" w:cs="Verdana"/>
          <w:szCs w:val="20"/>
        </w:rPr>
        <w:t xml:space="preserve">Kategorie I. – zahájení odklízecích prací do 1 hodiny </w:t>
      </w:r>
      <w:r w:rsidRPr="744C95F5" w:rsidR="458007F0">
        <w:rPr>
          <w:rFonts w:eastAsia="Verdana" w:cs="Verdana"/>
          <w:szCs w:val="20"/>
        </w:rPr>
        <w:t>od času zahájení prací stanoveného v pokynu Objednatele</w:t>
      </w:r>
      <w:r w:rsidRPr="744C95F5">
        <w:rPr>
          <w:rFonts w:eastAsia="Verdana" w:cs="Verdana"/>
          <w:szCs w:val="20"/>
        </w:rPr>
        <w:t xml:space="preserve">. Zimní údržba musí být dokončena nejpozději do </w:t>
      </w:r>
      <w:r w:rsidRPr="744C95F5" w:rsidR="759CDB2F">
        <w:rPr>
          <w:rFonts w:eastAsia="Verdana" w:cs="Verdana"/>
          <w:szCs w:val="20"/>
        </w:rPr>
        <w:t>2</w:t>
      </w:r>
      <w:r w:rsidRPr="744C95F5">
        <w:rPr>
          <w:rFonts w:eastAsia="Verdana" w:cs="Verdana"/>
          <w:szCs w:val="20"/>
        </w:rPr>
        <w:t xml:space="preserve"> hodin od zahájení prací v dané Lokalitě.</w:t>
      </w:r>
    </w:p>
    <w:p w:rsidR="3E560F11" w:rsidP="007E141A" w:rsidRDefault="73FAFC11" w14:paraId="1F37026F" w14:textId="23124DFE">
      <w:pPr>
        <w:numPr>
          <w:ilvl w:val="0"/>
          <w:numId w:val="21"/>
        </w:numPr>
        <w:spacing w:after="120" w:line="240" w:lineRule="auto"/>
        <w:ind w:left="714" w:hanging="357"/>
        <w:jc w:val="both"/>
        <w:rPr>
          <w:rFonts w:eastAsia="Verdana" w:cs="Verdana"/>
        </w:rPr>
      </w:pPr>
      <w:r w:rsidRPr="223761F4">
        <w:rPr>
          <w:rFonts w:eastAsia="Verdana" w:cs="Verdana"/>
        </w:rPr>
        <w:t xml:space="preserve">Kategorie II. – zahájení odklízecích prací do 4 hodin </w:t>
      </w:r>
      <w:r w:rsidRPr="744C95F5" w:rsidR="689F3B9C">
        <w:t>od času zahájení prací stanoveného v pokynu Objednatele</w:t>
      </w:r>
      <w:r w:rsidRPr="223761F4">
        <w:rPr>
          <w:rFonts w:eastAsia="Verdana" w:cs="Verdana"/>
        </w:rPr>
        <w:t>.</w:t>
      </w:r>
      <w:r w:rsidRPr="223761F4" w:rsidR="2AF94D1A">
        <w:rPr>
          <w:rFonts w:eastAsia="Verdana" w:cs="Verdana"/>
        </w:rPr>
        <w:t xml:space="preserve"> </w:t>
      </w:r>
      <w:r w:rsidRPr="223761F4">
        <w:rPr>
          <w:rFonts w:eastAsia="Verdana" w:cs="Verdana"/>
        </w:rPr>
        <w:t>Zimní údržba musí být dokončena nej</w:t>
      </w:r>
      <w:r w:rsidRPr="223761F4">
        <w:rPr>
          <w:rFonts w:asciiTheme="minorHAnsi" w:hAnsiTheme="minorHAnsi" w:eastAsiaTheme="minorEastAsia"/>
          <w:szCs w:val="20"/>
        </w:rPr>
        <w:t xml:space="preserve">později do </w:t>
      </w:r>
      <w:r w:rsidRPr="223761F4" w:rsidR="7A3155BC">
        <w:rPr>
          <w:rFonts w:asciiTheme="minorHAnsi" w:hAnsiTheme="minorHAnsi" w:eastAsiaTheme="minorEastAsia"/>
          <w:szCs w:val="20"/>
        </w:rPr>
        <w:t>2</w:t>
      </w:r>
      <w:r w:rsidRPr="223761F4">
        <w:rPr>
          <w:rFonts w:asciiTheme="minorHAnsi" w:hAnsiTheme="minorHAnsi" w:eastAsiaTheme="minorEastAsia"/>
          <w:szCs w:val="20"/>
        </w:rPr>
        <w:t xml:space="preserve"> hodin od zahájení prací v dané Lokalitě.</w:t>
      </w:r>
    </w:p>
    <w:p w:rsidR="73FAFC11" w:rsidP="007E141A" w:rsidRDefault="73FAFC11" w14:paraId="087F6818" w14:textId="5F6B6BE5">
      <w:pPr>
        <w:pStyle w:val="ListParagraph"/>
        <w:numPr>
          <w:ilvl w:val="0"/>
          <w:numId w:val="21"/>
        </w:numPr>
        <w:spacing w:before="120"/>
        <w:jc w:val="both"/>
        <w:rPr>
          <w:rFonts w:eastAsia="Verdana" w:cs="Verdana"/>
        </w:rPr>
      </w:pPr>
      <w:r w:rsidRPr="223761F4">
        <w:rPr>
          <w:rFonts w:asciiTheme="minorHAnsi" w:hAnsiTheme="minorHAnsi" w:eastAsiaTheme="minorEastAsia"/>
          <w:szCs w:val="20"/>
        </w:rPr>
        <w:t xml:space="preserve">Kategorie III. – zahájení odklízecích prací do 7 hodin od </w:t>
      </w:r>
      <w:r w:rsidRPr="223761F4" w:rsidR="2E830A44">
        <w:rPr>
          <w:rFonts w:asciiTheme="minorHAnsi" w:hAnsiTheme="minorHAnsi" w:eastAsiaTheme="minorEastAsia"/>
          <w:szCs w:val="20"/>
        </w:rPr>
        <w:t>času zahájení prací sta</w:t>
      </w:r>
      <w:r w:rsidRPr="744C95F5" w:rsidR="2E830A44">
        <w:t>noveného v pokynu Objednatele</w:t>
      </w:r>
      <w:r w:rsidRPr="223761F4">
        <w:rPr>
          <w:rFonts w:eastAsia="Verdana" w:cs="Verdana"/>
        </w:rPr>
        <w:t>.</w:t>
      </w:r>
      <w:r w:rsidRPr="223761F4" w:rsidR="17B5C23E">
        <w:rPr>
          <w:rFonts w:eastAsia="Verdana" w:cs="Verdana"/>
        </w:rPr>
        <w:t xml:space="preserve"> </w:t>
      </w:r>
      <w:r w:rsidRPr="223761F4">
        <w:rPr>
          <w:rFonts w:eastAsia="Verdana" w:cs="Verdana"/>
        </w:rPr>
        <w:t xml:space="preserve">Zimní údržba musí být dokončena nejpozději do </w:t>
      </w:r>
      <w:r w:rsidRPr="223761F4" w:rsidR="0F3128F6">
        <w:rPr>
          <w:rFonts w:eastAsia="Verdana" w:cs="Verdana"/>
        </w:rPr>
        <w:t>1</w:t>
      </w:r>
      <w:r w:rsidRPr="223761F4">
        <w:rPr>
          <w:rFonts w:eastAsia="Verdana" w:cs="Verdana"/>
        </w:rPr>
        <w:t xml:space="preserve"> hodin</w:t>
      </w:r>
      <w:r w:rsidRPr="223761F4" w:rsidR="6D19BD39">
        <w:rPr>
          <w:rFonts w:eastAsia="Verdana" w:cs="Verdana"/>
        </w:rPr>
        <w:t>y</w:t>
      </w:r>
      <w:r w:rsidRPr="223761F4">
        <w:rPr>
          <w:rFonts w:eastAsia="Verdana" w:cs="Verdana"/>
        </w:rPr>
        <w:t xml:space="preserve"> od zahájení prací v dané Lokalitě.</w:t>
      </w:r>
    </w:p>
    <w:p w:rsidRPr="00823FEF" w:rsidR="00FA73E8" w:rsidP="60EC35A4" w:rsidRDefault="3B8DEAAE" w14:paraId="44BF0B85" w14:textId="2A94207B">
      <w:pPr>
        <w:suppressAutoHyphens/>
        <w:spacing w:after="120"/>
        <w:rPr>
          <w:rFonts w:eastAsia="Verdana" w:cs="Verdana"/>
          <w:szCs w:val="20"/>
        </w:rPr>
      </w:pPr>
      <w:r>
        <w:t>Četnost prací se odvíjí od povětrnostních a klimatických podmínek.</w:t>
      </w:r>
      <w:r w:rsidR="36EF5CFA">
        <w:t xml:space="preserve"> </w:t>
      </w:r>
      <w:r w:rsidRPr="744C95F5" w:rsidR="36EF5CFA">
        <w:rPr>
          <w:rFonts w:eastAsia="Verdana" w:cs="Verdana"/>
          <w:szCs w:val="20"/>
        </w:rPr>
        <w:t>V případě souvislého sněžení je Poskytovatel povinen po zahájení prací provádět zimní údržbu opakovaně tak, aby nedocházelo k nadměrnému hromadění sněhu na udržovaných plochách. Četnost opakování zásahů musí odpovídat intenzitě sněžení a významu Lokality. Ukončení prací v průběhu souvislého sněžení je možné pouze po dohodě s Objednatelem.</w:t>
      </w:r>
    </w:p>
    <w:p w:rsidR="00FA73E8" w:rsidP="177EE432" w:rsidRDefault="2C6CDDCF" w14:paraId="37831D0C" w14:textId="32CE1B98">
      <w:pPr>
        <w:suppressAutoHyphens/>
        <w:spacing w:after="60"/>
        <w:jc w:val="both"/>
        <w:rPr>
          <w:b/>
          <w:bCs/>
          <w:u w:val="single"/>
        </w:rPr>
      </w:pPr>
      <w:r w:rsidRPr="177EE432">
        <w:rPr>
          <w:b/>
          <w:bCs/>
          <w:u w:val="single"/>
        </w:rPr>
        <w:t>Komunikace mezi Objednatelem a Poskytovatelem</w:t>
      </w:r>
    </w:p>
    <w:p w:rsidR="00FA73E8" w:rsidP="00F11F26" w:rsidRDefault="4C9F2493" w14:paraId="5C381D07" w14:textId="50AF56DB">
      <w:pPr>
        <w:suppressAutoHyphens/>
        <w:spacing w:after="120"/>
        <w:jc w:val="both"/>
      </w:pPr>
      <w:r>
        <w:t>Poskytovatel má povinnost zajistit služby telefonického centra zimní údržby, které bude v provozu nepřetržitě (24/7)</w:t>
      </w:r>
      <w:r w:rsidR="7BBDBBC3">
        <w:t xml:space="preserve">, v období od </w:t>
      </w:r>
      <w:r w:rsidR="756BA271">
        <w:t>1. října – 30. dubna</w:t>
      </w:r>
      <w:r>
        <w:t xml:space="preserve"> pro přijetí objednávky Objednatele. </w:t>
      </w:r>
    </w:p>
    <w:p w:rsidR="00FA73E8" w:rsidP="3E560F11" w:rsidRDefault="2C6CDDCF" w14:paraId="4F376A28" w14:textId="46F9417B">
      <w:pPr>
        <w:suppressAutoHyphens/>
        <w:spacing w:after="120"/>
        <w:jc w:val="both"/>
        <w:rPr>
          <w:rFonts w:eastAsia="Verdana" w:cs="Verdana"/>
          <w:szCs w:val="20"/>
        </w:rPr>
      </w:pPr>
      <w:r>
        <w:t>Cena služby telefonického centra zimní údržby bude zahrnuta v jednotkových nabídkových cenách služeb mimořádného úklidu.</w:t>
      </w:r>
    </w:p>
    <w:p w:rsidR="04439EC3" w:rsidP="223761F4" w:rsidRDefault="04439EC3" w14:paraId="2432FF22" w14:textId="75A88180">
      <w:pPr>
        <w:spacing w:after="60"/>
        <w:jc w:val="both"/>
      </w:pPr>
      <w:r w:rsidRPr="223761F4">
        <w:rPr>
          <w:b/>
          <w:bCs/>
          <w:u w:val="single"/>
        </w:rPr>
        <w:t>Zahájení prací</w:t>
      </w:r>
    </w:p>
    <w:p w:rsidR="763C024D" w:rsidP="132048C1" w:rsidRDefault="2B927E23" w14:paraId="4260BE91" w14:textId="6476A040">
      <w:pPr>
        <w:spacing w:after="60"/>
        <w:jc w:val="both"/>
      </w:pPr>
      <w:r>
        <w:t>Pokyn Poskytovateli k zahájení prací vy</w:t>
      </w:r>
      <w:r w:rsidR="5EEDBE01">
        <w:t>dává Objednatel</w:t>
      </w:r>
      <w:r w:rsidR="353D844C">
        <w:t xml:space="preserve">. Součástí pokynu je soupis </w:t>
      </w:r>
      <w:r w:rsidR="28BFC1C9">
        <w:t>L</w:t>
      </w:r>
      <w:r w:rsidR="353D844C">
        <w:t xml:space="preserve">okalit, </w:t>
      </w:r>
      <w:r w:rsidR="06F50A42">
        <w:t>ve kterých</w:t>
      </w:r>
      <w:r w:rsidR="353D844C">
        <w:t xml:space="preserve"> mají být práce provedeny. Okamžik zahájení prací určuje Objednatel</w:t>
      </w:r>
      <w:r w:rsidR="6F956F65">
        <w:t xml:space="preserve"> </w:t>
      </w:r>
      <w:r w:rsidR="0814BB99">
        <w:t xml:space="preserve">na základě predikce </w:t>
      </w:r>
      <w:r w:rsidR="5B0786F9">
        <w:t>M</w:t>
      </w:r>
      <w:r w:rsidR="0814BB99">
        <w:t xml:space="preserve">odulu </w:t>
      </w:r>
      <w:r w:rsidR="1A3E9EB1">
        <w:t>p</w:t>
      </w:r>
      <w:r w:rsidR="0814BB99">
        <w:t>očasí</w:t>
      </w:r>
      <w:r w:rsidR="0C563ABA">
        <w:t>, a to</w:t>
      </w:r>
      <w:r w:rsidR="7A23128F">
        <w:t xml:space="preserve"> </w:t>
      </w:r>
      <w:r w:rsidR="3A4783A7">
        <w:t>n</w:t>
      </w:r>
      <w:r w:rsidR="3511FA3D">
        <w:t>ejpozději do 20:00 dne předcházejícího zahájení prací</w:t>
      </w:r>
      <w:r w:rsidR="4D2141A2">
        <w:t xml:space="preserve">, </w:t>
      </w:r>
      <w:r w:rsidR="036D5693">
        <w:t>nebo minimálně</w:t>
      </w:r>
      <w:r w:rsidR="4D2141A2">
        <w:t xml:space="preserve"> 12 hodin před předpokládaným vznikem</w:t>
      </w:r>
      <w:r w:rsidR="4B6D0457">
        <w:t xml:space="preserve"> </w:t>
      </w:r>
      <w:r w:rsidRPr="132048C1" w:rsidR="4B6D0457">
        <w:rPr>
          <w:rFonts w:eastAsia="Verdana" w:cs="Verdana"/>
        </w:rPr>
        <w:t>důvodu pro zahájení zimní údržby.</w:t>
      </w:r>
      <w:r w:rsidRPr="132048C1" w:rsidR="7B25BBEA">
        <w:rPr>
          <w:rFonts w:eastAsia="Verdana" w:cs="Verdana"/>
        </w:rPr>
        <w:t xml:space="preserve"> </w:t>
      </w:r>
    </w:p>
    <w:p w:rsidR="763C024D" w:rsidP="132048C1" w:rsidRDefault="105D9813" w14:paraId="71093310" w14:textId="2427B583">
      <w:pPr>
        <w:spacing w:after="60"/>
        <w:jc w:val="both"/>
      </w:pPr>
      <w:r w:rsidRPr="0E87507C" w:rsidR="0A87DA17">
        <w:rPr>
          <w:rFonts w:eastAsia="Verdana" w:cs="Verdana"/>
        </w:rPr>
        <w:t>Za prokazatelný okamžik zahájení zimní údržby se považuje čas zahájení prací doložený v HD a D Poskytovatele nebo jiným způsob</w:t>
      </w:r>
      <w:r w:rsidRPr="0E87507C" w:rsidR="3D551788">
        <w:rPr>
          <w:rFonts w:eastAsia="Verdana" w:cs="Verdana"/>
        </w:rPr>
        <w:t>em</w:t>
      </w:r>
      <w:r w:rsidRPr="0E87507C" w:rsidR="0A87DA17">
        <w:rPr>
          <w:rFonts w:eastAsia="Verdana" w:cs="Verdana"/>
        </w:rPr>
        <w:t xml:space="preserve"> sjednaným v Plánu zimní údržby. Takový údaj musí jednoznačně prokazovat zahájení objednaných prací v dané Lokalitě.</w:t>
      </w:r>
      <w:r w:rsidRPr="0E87507C" w:rsidR="3E4E6DE2">
        <w:rPr>
          <w:rFonts w:eastAsia="Verdana" w:cs="Verdana"/>
        </w:rPr>
        <w:t xml:space="preserve"> </w:t>
      </w:r>
    </w:p>
    <w:p w:rsidR="763C024D" w:rsidP="132048C1" w:rsidRDefault="3E2B7AB7" w14:paraId="25F67A50" w14:textId="25566141">
      <w:pPr>
        <w:spacing w:after="60"/>
        <w:jc w:val="both"/>
        <w:rPr>
          <w:rFonts w:eastAsia="Verdana" w:cs="Verdana"/>
        </w:rPr>
      </w:pPr>
      <w:r>
        <w:t>Pokyn pro zahájení plnění</w:t>
      </w:r>
      <w:r w:rsidR="296896BF">
        <w:t xml:space="preserve"> </w:t>
      </w:r>
      <w:r>
        <w:t>bude vydán v dané Lokalitě dohodnutým způsobem popsan</w:t>
      </w:r>
      <w:r w:rsidR="58F1123B">
        <w:t>ý</w:t>
      </w:r>
      <w:r>
        <w:t>m v „Plánu zimní údržby“</w:t>
      </w:r>
      <w:r w:rsidR="48C487BB">
        <w:t xml:space="preserve"> </w:t>
      </w:r>
      <w:r w:rsidRPr="2177FB49" w:rsidR="4C1032F4">
        <w:rPr>
          <w:rFonts w:eastAsia="Verdana" w:cs="Verdana"/>
        </w:rPr>
        <w:t>V Plánu zimní údržby bude současně stanoven</w:t>
      </w:r>
      <w:r w:rsidRPr="2177FB49" w:rsidR="79A2A931">
        <w:rPr>
          <w:rFonts w:eastAsia="Verdana" w:cs="Verdana"/>
        </w:rPr>
        <w:t xml:space="preserve"> dohodnutý</w:t>
      </w:r>
      <w:r w:rsidRPr="2177FB49" w:rsidR="4C1032F4">
        <w:rPr>
          <w:rFonts w:eastAsia="Verdana" w:cs="Verdana"/>
        </w:rPr>
        <w:t xml:space="preserve"> způsob prokazování zahájení plnění</w:t>
      </w:r>
      <w:r w:rsidR="4C1032F4">
        <w:t>.</w:t>
      </w:r>
    </w:p>
    <w:p w:rsidR="763C024D" w:rsidRDefault="0CD4F4AB" w14:paraId="549D4717" w14:textId="517D23E8">
      <w:pPr>
        <w:spacing w:after="60"/>
        <w:jc w:val="both"/>
        <w:rPr>
          <w:b/>
          <w:bCs/>
          <w:u w:val="single"/>
        </w:rPr>
      </w:pPr>
      <w:r w:rsidRPr="00855D85">
        <w:rPr>
          <w:b/>
          <w:bCs/>
          <w:u w:val="single"/>
        </w:rPr>
        <w:t>Ukončení prací</w:t>
      </w:r>
    </w:p>
    <w:p w:rsidR="763C024D" w:rsidP="132048C1" w:rsidRDefault="0CD4F4AB" w14:paraId="73EF2A4D" w14:textId="61CF878B">
      <w:pPr>
        <w:spacing w:before="240" w:after="240"/>
        <w:jc w:val="both"/>
        <w:rPr>
          <w:rFonts w:eastAsia="Verdana" w:cs="Verdana"/>
          <w:szCs w:val="20"/>
        </w:rPr>
      </w:pPr>
      <w:r w:rsidRPr="132048C1">
        <w:rPr>
          <w:rFonts w:asciiTheme="majorHAnsi" w:hAnsiTheme="majorHAnsi" w:eastAsiaTheme="majorEastAsia" w:cstheme="majorBidi"/>
          <w:color w:val="242424"/>
        </w:rPr>
        <w:t xml:space="preserve">Za okamžik dokončení zimní údržby se považuje čas uzavření pracovního úkonu v HD a D Poskytovatele, případně jiný prokazatelný časový údaj dokládající dokončení objednaných prací v dané Lokalitě. </w:t>
      </w:r>
      <w:r w:rsidRPr="132048C1" w:rsidR="265CC13F">
        <w:rPr>
          <w:rFonts w:eastAsia="Verdana" w:cs="Verdana"/>
          <w:szCs w:val="20"/>
        </w:rPr>
        <w:t xml:space="preserve"> Dokončení prací bude doloženo fotodokumentací s časovým razítkem vloženou do HD a D Poskytovatele.</w:t>
      </w:r>
    </w:p>
    <w:p w:rsidR="763C024D" w:rsidP="132048C1" w:rsidRDefault="08E674C0" w14:paraId="2E48E86C" w14:textId="7955990D">
      <w:pPr>
        <w:spacing w:before="240" w:after="240"/>
        <w:jc w:val="both"/>
      </w:pPr>
      <w:r w:rsidRPr="132048C1">
        <w:rPr>
          <w:rFonts w:eastAsia="Verdana" w:cs="Verdana"/>
          <w:szCs w:val="20"/>
        </w:rPr>
        <w:t>Konkrétní způsob prokazování dokončení prací v dané Lokalitě bude stanoven</w:t>
      </w:r>
      <w:r w:rsidR="0CD4F4AB">
        <w:t xml:space="preserve"> v „Plánu zimní údržby”.</w:t>
      </w:r>
    </w:p>
    <w:p w:rsidR="763C024D" w:rsidP="504A673D" w:rsidRDefault="763C024D" w14:paraId="021F856D" w14:textId="5297316B">
      <w:pPr>
        <w:spacing w:after="60"/>
        <w:jc w:val="both"/>
        <w:rPr>
          <w:rFonts w:eastAsia="Verdana" w:cs="Verdana"/>
          <w:b/>
          <w:u w:val="single"/>
        </w:rPr>
      </w:pPr>
      <w:r w:rsidRPr="504A673D">
        <w:rPr>
          <w:rFonts w:eastAsia="Verdana" w:cs="Verdana"/>
          <w:b/>
          <w:u w:val="single"/>
        </w:rPr>
        <w:t>Modul počasí</w:t>
      </w:r>
    </w:p>
    <w:p w:rsidR="4CA46153" w:rsidP="3E560F11" w:rsidRDefault="4CA46153" w14:paraId="0642C8F6" w14:textId="5DCD6DB5">
      <w:pPr>
        <w:spacing w:after="120"/>
        <w:jc w:val="both"/>
        <w:rPr>
          <w:rFonts w:eastAsia="Verdana" w:cs="Verdana"/>
        </w:rPr>
      </w:pPr>
      <w:r w:rsidRPr="3E560F11">
        <w:rPr>
          <w:rFonts w:eastAsia="Verdana" w:cs="Verdana"/>
        </w:rPr>
        <w:t xml:space="preserve">je elektronický systém určený Objednatelem pro sledování, vyhodnocování a archivaci meteorologických dat vztahujících se k </w:t>
      </w:r>
      <w:r w:rsidR="00F83FB3">
        <w:rPr>
          <w:rFonts w:eastAsia="Verdana" w:cs="Verdana"/>
        </w:rPr>
        <w:t>M</w:t>
      </w:r>
      <w:r w:rsidRPr="3E560F11">
        <w:rPr>
          <w:rFonts w:eastAsia="Verdana" w:cs="Verdana"/>
        </w:rPr>
        <w:t>ístům plnění. Modul počasí slouží zejména k vyhodnocení vzniku povinnosti k zásahu, běhu reakčních dob, oprávněnosti provedených zásahů, reklamací a dalších skutečností souvisejících se zajištěním zimní údržby. Prioritní funkcí tohoto modulu je zasílání notifikací (</w:t>
      </w:r>
      <w:r w:rsidRPr="3E560F11" w:rsidR="7AA4CEAD">
        <w:rPr>
          <w:rFonts w:eastAsia="Verdana" w:cs="Verdana"/>
        </w:rPr>
        <w:t xml:space="preserve">e-mail, </w:t>
      </w:r>
      <w:proofErr w:type="spellStart"/>
      <w:r w:rsidRPr="3E560F11" w:rsidR="7AA4CEAD">
        <w:rPr>
          <w:rFonts w:eastAsia="Verdana" w:cs="Verdana"/>
        </w:rPr>
        <w:t>sms</w:t>
      </w:r>
      <w:proofErr w:type="spellEnd"/>
      <w:r w:rsidRPr="3E560F11" w:rsidR="7AA4CEAD">
        <w:rPr>
          <w:rFonts w:eastAsia="Verdana" w:cs="Verdana"/>
        </w:rPr>
        <w:t>) na určené osoby o blížící</w:t>
      </w:r>
      <w:r w:rsidRPr="3E560F11" w:rsidR="0864A735">
        <w:rPr>
          <w:rFonts w:eastAsia="Verdana" w:cs="Verdana"/>
        </w:rPr>
        <w:t>ch</w:t>
      </w:r>
      <w:r w:rsidRPr="3E560F11" w:rsidR="7AA4CEAD">
        <w:rPr>
          <w:rFonts w:eastAsia="Verdana" w:cs="Verdana"/>
        </w:rPr>
        <w:t xml:space="preserve"> se </w:t>
      </w:r>
      <w:r w:rsidRPr="3E560F11" w:rsidR="243BA122">
        <w:rPr>
          <w:rFonts w:eastAsia="Verdana" w:cs="Verdana"/>
        </w:rPr>
        <w:t>jevech jakými jsou</w:t>
      </w:r>
      <w:r w:rsidRPr="3E560F11" w:rsidR="1BD5EFF9">
        <w:rPr>
          <w:rFonts w:eastAsia="Verdana" w:cs="Verdana"/>
        </w:rPr>
        <w:t xml:space="preserve"> např.</w:t>
      </w:r>
      <w:r w:rsidRPr="3E560F11" w:rsidR="243BA122">
        <w:rPr>
          <w:rFonts w:eastAsia="Verdana" w:cs="Verdana"/>
        </w:rPr>
        <w:t xml:space="preserve"> sněžení, námraza. Notifikace jsou zasílány s časovým předstihem.</w:t>
      </w:r>
      <w:r w:rsidRPr="3E560F11" w:rsidR="6661EE00">
        <w:rPr>
          <w:rFonts w:eastAsia="Verdana" w:cs="Verdana"/>
        </w:rPr>
        <w:t xml:space="preserve"> </w:t>
      </w:r>
    </w:p>
    <w:p w:rsidR="60EC35A4" w:rsidP="60EC35A4" w:rsidRDefault="6661EE00" w14:paraId="7E2F3CFB" w14:textId="559E6F43">
      <w:pPr>
        <w:spacing w:after="0"/>
        <w:jc w:val="both"/>
        <w:rPr>
          <w:rFonts w:eastAsia="Verdana" w:cs="Verdana"/>
          <w:b/>
          <w:bCs/>
        </w:rPr>
      </w:pPr>
      <w:r w:rsidRPr="0C9C9AAF">
        <w:rPr>
          <w:rFonts w:eastAsia="Verdana" w:cs="Verdana"/>
        </w:rPr>
        <w:t>Objednatel neodpovídá za případnou nedostupnost Modulu způsobenou výpadkem služeb třetích stran</w:t>
      </w:r>
      <w:r w:rsidRPr="0748B58E" w:rsidR="2E1FA131">
        <w:rPr>
          <w:rFonts w:eastAsia="Verdana" w:cs="Verdana"/>
        </w:rPr>
        <w:t>.</w:t>
      </w:r>
      <w:r w:rsidRPr="0C9C9AAF">
        <w:rPr>
          <w:rFonts w:eastAsia="Verdana" w:cs="Verdana"/>
        </w:rPr>
        <w:t xml:space="preserve"> </w:t>
      </w:r>
    </w:p>
    <w:p w:rsidR="763C024D" w:rsidP="007E141A" w:rsidRDefault="763C024D" w14:paraId="24547B9C" w14:textId="2DBC7ADD">
      <w:pPr>
        <w:pStyle w:val="ListParagraph"/>
        <w:numPr>
          <w:ilvl w:val="0"/>
          <w:numId w:val="18"/>
        </w:numPr>
        <w:spacing w:after="0"/>
        <w:rPr>
          <w:rFonts w:eastAsia="Verdana" w:cs="Verdana"/>
        </w:rPr>
      </w:pPr>
      <w:r w:rsidRPr="3E560F11">
        <w:rPr>
          <w:rFonts w:eastAsia="Verdana" w:cs="Verdana"/>
        </w:rPr>
        <w:t xml:space="preserve">Modul je jediným rozhodným zdrojem meteorologických dat. </w:t>
      </w:r>
    </w:p>
    <w:p w:rsidR="763C024D" w:rsidP="007E141A" w:rsidRDefault="763C024D" w14:paraId="0405051B" w14:textId="37F9938F">
      <w:pPr>
        <w:pStyle w:val="ListParagraph"/>
        <w:numPr>
          <w:ilvl w:val="0"/>
          <w:numId w:val="18"/>
        </w:numPr>
        <w:spacing w:after="0"/>
        <w:rPr>
          <w:rFonts w:eastAsia="Verdana" w:cs="Verdana"/>
        </w:rPr>
      </w:pPr>
      <w:r w:rsidRPr="3E560F11">
        <w:rPr>
          <w:rFonts w:eastAsia="Verdana" w:cs="Verdana"/>
        </w:rPr>
        <w:t xml:space="preserve">Pro posouzení plnění povinností poskytovatele, včetně oprávněnosti zásahů a reklamací, jsou rozhodující archivní data Modulu. </w:t>
      </w:r>
    </w:p>
    <w:p w:rsidR="763C024D" w:rsidP="007E141A" w:rsidRDefault="763C024D" w14:paraId="63306572" w14:textId="56E607D8">
      <w:pPr>
        <w:pStyle w:val="ListParagraph"/>
        <w:numPr>
          <w:ilvl w:val="0"/>
          <w:numId w:val="18"/>
        </w:numPr>
        <w:spacing w:after="0"/>
        <w:rPr>
          <w:rFonts w:eastAsia="Verdana" w:cs="Verdana"/>
        </w:rPr>
      </w:pPr>
      <w:r w:rsidRPr="3E560F11">
        <w:rPr>
          <w:rFonts w:eastAsia="Verdana" w:cs="Verdana"/>
        </w:rPr>
        <w:t>Subjektivní posouzení (např. vizuální kontrola) nemá přednost před daty Modulu.</w:t>
      </w:r>
    </w:p>
    <w:p w:rsidR="60EC35A4" w:rsidP="60EC35A4" w:rsidRDefault="60EC35A4" w14:paraId="553DBB77" w14:textId="7506D868">
      <w:pPr>
        <w:spacing w:after="120"/>
        <w:jc w:val="both"/>
        <w:rPr>
          <w:rFonts w:eastAsia="Verdana" w:cs="Verdana"/>
        </w:rPr>
      </w:pPr>
    </w:p>
    <w:p w:rsidR="43A26506" w:rsidP="04F123F6" w:rsidRDefault="43A26506" w14:paraId="1A594897" w14:textId="34FE1D4D">
      <w:pPr>
        <w:spacing w:before="240" w:after="120"/>
        <w:jc w:val="both"/>
        <w:rPr>
          <w:rFonts w:eastAsia="Verdana" w:cs="Verdana"/>
        </w:rPr>
      </w:pPr>
      <w:r w:rsidRPr="04F123F6">
        <w:rPr>
          <w:rFonts w:eastAsia="Verdana" w:cs="Verdana"/>
        </w:rPr>
        <w:t>Objednávka zimní údržby je prováděna pověřenou osobou Objednatele:</w:t>
      </w:r>
    </w:p>
    <w:p w:rsidR="43A26506" w:rsidP="007E141A" w:rsidRDefault="43A26506" w14:paraId="5580AC10" w14:textId="7883605E">
      <w:pPr>
        <w:pStyle w:val="ListParagraph"/>
        <w:numPr>
          <w:ilvl w:val="0"/>
          <w:numId w:val="13"/>
        </w:numPr>
        <w:spacing w:after="0"/>
        <w:jc w:val="both"/>
        <w:rPr>
          <w:rFonts w:eastAsia="Verdana" w:cs="Verdana"/>
          <w:szCs w:val="20"/>
        </w:rPr>
      </w:pPr>
      <w:r w:rsidRPr="177EE432">
        <w:rPr>
          <w:rFonts w:eastAsia="Verdana" w:cs="Verdana"/>
          <w:szCs w:val="20"/>
        </w:rPr>
        <w:t xml:space="preserve">telefonicky, </w:t>
      </w:r>
    </w:p>
    <w:p w:rsidR="43A26506" w:rsidP="007E141A" w:rsidRDefault="43A26506" w14:paraId="5B1B3907" w14:textId="6546C33C">
      <w:pPr>
        <w:pStyle w:val="ListParagraph"/>
        <w:numPr>
          <w:ilvl w:val="0"/>
          <w:numId w:val="13"/>
        </w:numPr>
        <w:spacing w:after="0"/>
        <w:jc w:val="both"/>
        <w:rPr>
          <w:rFonts w:eastAsia="Verdana" w:cs="Verdana"/>
          <w:szCs w:val="20"/>
        </w:rPr>
      </w:pPr>
      <w:r w:rsidRPr="177EE432">
        <w:rPr>
          <w:rFonts w:eastAsia="Verdana" w:cs="Verdana"/>
          <w:szCs w:val="20"/>
        </w:rPr>
        <w:t xml:space="preserve">e-mailem, </w:t>
      </w:r>
    </w:p>
    <w:p w:rsidR="43A26506" w:rsidP="007E141A" w:rsidRDefault="43A26506" w14:paraId="7117CFEE" w14:textId="1C914F88">
      <w:pPr>
        <w:pStyle w:val="ListParagraph"/>
        <w:numPr>
          <w:ilvl w:val="0"/>
          <w:numId w:val="13"/>
        </w:numPr>
        <w:spacing w:after="0"/>
        <w:jc w:val="both"/>
        <w:rPr>
          <w:rFonts w:eastAsia="Verdana" w:cs="Verdana"/>
          <w:szCs w:val="20"/>
        </w:rPr>
      </w:pPr>
      <w:r w:rsidRPr="177EE432">
        <w:rPr>
          <w:rFonts w:eastAsia="Verdana" w:cs="Verdana"/>
          <w:szCs w:val="20"/>
        </w:rPr>
        <w:t xml:space="preserve">nebo jinou prokazatelnou formou komunikace, </w:t>
      </w:r>
    </w:p>
    <w:p w:rsidR="177EE432" w:rsidP="177EE432" w:rsidRDefault="177EE432" w14:paraId="19554571" w14:textId="3FE693F6">
      <w:pPr>
        <w:spacing w:after="0"/>
        <w:jc w:val="both"/>
        <w:rPr>
          <w:rFonts w:eastAsia="Verdana" w:cs="Verdana"/>
          <w:szCs w:val="20"/>
        </w:rPr>
      </w:pPr>
    </w:p>
    <w:p w:rsidR="43A26506" w:rsidP="00823FEF" w:rsidRDefault="43A26506" w14:paraId="05F72C36" w14:textId="10E753A7">
      <w:pPr>
        <w:spacing w:after="0"/>
        <w:jc w:val="both"/>
        <w:rPr>
          <w:rFonts w:eastAsia="Verdana" w:cs="Verdana"/>
          <w:szCs w:val="20"/>
        </w:rPr>
      </w:pPr>
      <w:r w:rsidRPr="177EE432">
        <w:rPr>
          <w:rFonts w:eastAsia="Verdana" w:cs="Verdana"/>
          <w:szCs w:val="20"/>
        </w:rPr>
        <w:t>a to vůči kontaktní osobě Poskytovatele nebo prostřednictvím telefonického centra zimní údržby.</w:t>
      </w:r>
    </w:p>
    <w:p w:rsidR="43A26506" w:rsidP="00823FEF" w:rsidRDefault="43A26506" w14:paraId="7E2E509B" w14:textId="17030B75">
      <w:pPr>
        <w:spacing w:before="240" w:after="240"/>
        <w:jc w:val="both"/>
        <w:rPr>
          <w:rFonts w:eastAsia="Verdana" w:cs="Verdana"/>
          <w:szCs w:val="20"/>
        </w:rPr>
      </w:pPr>
      <w:r w:rsidRPr="177EE432">
        <w:rPr>
          <w:rFonts w:eastAsia="Verdana" w:cs="Verdana"/>
          <w:szCs w:val="20"/>
        </w:rPr>
        <w:t>Objednávka musí obsahovat všechny potřebné informace pro řádné provedení služby.</w:t>
      </w:r>
    </w:p>
    <w:p w:rsidR="60EC35A4" w:rsidP="744C95F5" w:rsidRDefault="3C49C83A" w14:paraId="3B75832F" w14:textId="5A457854">
      <w:pPr>
        <w:spacing w:after="120"/>
        <w:jc w:val="both"/>
        <w:rPr>
          <w:rFonts w:eastAsia="Verdana" w:cs="Verdana"/>
        </w:rPr>
      </w:pPr>
      <w:r w:rsidRPr="744C95F5">
        <w:rPr>
          <w:rFonts w:eastAsia="Verdana" w:cs="Verdana"/>
        </w:rPr>
        <w:t>V případě telefonické objednávky je Poskytovatel povinen</w:t>
      </w:r>
      <w:r w:rsidRPr="744C95F5" w:rsidR="38C690BE">
        <w:rPr>
          <w:rFonts w:eastAsia="Verdana" w:cs="Verdana"/>
        </w:rPr>
        <w:t xml:space="preserve"> potvrdit</w:t>
      </w:r>
      <w:r w:rsidRPr="744C95F5">
        <w:rPr>
          <w:rFonts w:eastAsia="Verdana" w:cs="Verdana"/>
        </w:rPr>
        <w:t xml:space="preserve"> její přijetí</w:t>
      </w:r>
      <w:r w:rsidRPr="744C95F5" w:rsidR="26284DDE">
        <w:rPr>
          <w:rFonts w:eastAsia="Verdana" w:cs="Verdana"/>
        </w:rPr>
        <w:t xml:space="preserve"> bez zbytečného odkladu</w:t>
      </w:r>
      <w:r w:rsidRPr="744C95F5">
        <w:rPr>
          <w:rFonts w:eastAsia="Verdana" w:cs="Verdana"/>
        </w:rPr>
        <w:t xml:space="preserve">, a to formou e-mailu, ve kterém vyjádří souhlas s provedením požadovaných služeb, a to nejpozději do 30 minut od uskutečnění telefonické objednávky, včetně uvedení </w:t>
      </w:r>
      <w:r w:rsidRPr="744C95F5" w:rsidR="3C91CF47">
        <w:rPr>
          <w:rFonts w:eastAsia="Verdana" w:cs="Verdana"/>
        </w:rPr>
        <w:t xml:space="preserve">předpokládaného </w:t>
      </w:r>
      <w:r w:rsidRPr="744C95F5">
        <w:rPr>
          <w:rFonts w:eastAsia="Verdana" w:cs="Verdana"/>
        </w:rPr>
        <w:t>času zahájení</w:t>
      </w:r>
      <w:r w:rsidRPr="744C95F5" w:rsidR="57C51F56">
        <w:rPr>
          <w:rFonts w:eastAsia="Verdana" w:cs="Verdana"/>
        </w:rPr>
        <w:t xml:space="preserve"> plnění.</w:t>
      </w:r>
    </w:p>
    <w:p w:rsidR="436A98BE" w:rsidP="177EE432" w:rsidRDefault="2888439C" w14:paraId="2B0F0381" w14:textId="07490822">
      <w:pPr>
        <w:spacing w:after="120"/>
        <w:jc w:val="both"/>
      </w:pPr>
      <w:r>
        <w:t xml:space="preserve">Písemné objednávky </w:t>
      </w:r>
      <w:r w:rsidR="436A98BE">
        <w:t>budou</w:t>
      </w:r>
      <w:r w:rsidR="0F6E0FDB">
        <w:t xml:space="preserve"> ze strany Objednatele</w:t>
      </w:r>
      <w:r w:rsidR="436A98BE">
        <w:t xml:space="preserve"> vystavovány v měsíční frekvenci, a to vždy na celkovou předpokládanou hodnotu prací provedených v daném měsíci. </w:t>
      </w:r>
      <w:r w:rsidR="744781B1">
        <w:t>Měsíční objednávky (FAMA+) budou vloženy do HelpDesku Poskytovatele.</w:t>
      </w:r>
    </w:p>
    <w:p w:rsidR="177EE432" w:rsidP="3E560F11" w:rsidRDefault="436A98BE" w14:paraId="2981F3D1" w14:textId="0513AA39">
      <w:pPr>
        <w:spacing w:after="120"/>
        <w:jc w:val="both"/>
      </w:pPr>
      <w:r w:rsidR="436A98BE">
        <w:rPr/>
        <w:t xml:space="preserve">Fakturace bude probíhat měsíčně, a to dle skutečně provedených prací, které budou odsouhlaseny vždy po ukončení daného měsíce předávacím protokolem. Odsouhlasený předávací protokol bude přílohou faktury. </w:t>
      </w:r>
    </w:p>
    <w:p w:rsidR="03727B7C" w:rsidP="03727B7C" w:rsidRDefault="03727B7C" w14:paraId="75E37E23" w14:textId="3CD7DE7F">
      <w:pPr>
        <w:spacing w:after="120"/>
        <w:jc w:val="both"/>
        <w:rPr>
          <w:b w:val="1"/>
          <w:bCs w:val="1"/>
          <w:u w:val="single"/>
        </w:rPr>
      </w:pPr>
    </w:p>
    <w:p w:rsidRPr="008871A1" w:rsidR="002E1156" w:rsidP="3E560F11" w:rsidRDefault="002E1156" w14:paraId="31CA5883" w14:textId="709E7C1F">
      <w:pPr>
        <w:suppressAutoHyphens/>
        <w:spacing w:after="120"/>
        <w:jc w:val="both"/>
        <w:rPr>
          <w:b/>
          <w:bCs/>
          <w:u w:val="single"/>
        </w:rPr>
      </w:pPr>
      <w:r w:rsidRPr="3E560F11">
        <w:rPr>
          <w:b/>
          <w:bCs/>
          <w:u w:val="single"/>
        </w:rPr>
        <w:t xml:space="preserve">Marný výjezd </w:t>
      </w:r>
    </w:p>
    <w:p w:rsidR="64FC1010" w:rsidP="3E560F11" w:rsidRDefault="64FC1010" w14:paraId="7913C35B" w14:textId="1F918EB3">
      <w:pPr>
        <w:spacing w:after="120"/>
        <w:jc w:val="both"/>
        <w:rPr>
          <w:rFonts w:eastAsia="Verdana" w:cs="Verdana"/>
          <w:szCs w:val="20"/>
        </w:rPr>
      </w:pPr>
      <w:r w:rsidRPr="3E560F11">
        <w:t xml:space="preserve">O marný výjezd se jedná pouze pokud byl výjezd realizován na základě pokynu Objednatele, a to </w:t>
      </w:r>
      <w:r w:rsidR="0083181C">
        <w:t xml:space="preserve">na základě </w:t>
      </w:r>
      <w:r w:rsidR="004C20B5">
        <w:t xml:space="preserve">telefonické, písemné nebo e-mailové </w:t>
      </w:r>
      <w:r w:rsidR="0083181C">
        <w:t>objednávky, tz</w:t>
      </w:r>
      <w:r w:rsidR="004C20B5">
        <w:t>n</w:t>
      </w:r>
      <w:r w:rsidR="00791BDD">
        <w:t>.</w:t>
      </w:r>
      <w:r w:rsidR="0083181C">
        <w:t xml:space="preserve"> pracovník Poskytovatele</w:t>
      </w:r>
      <w:r w:rsidR="001F54CC">
        <w:t xml:space="preserve"> se dostavil</w:t>
      </w:r>
      <w:r w:rsidR="0083181C">
        <w:t xml:space="preserve"> do požadované lokality</w:t>
      </w:r>
      <w:r w:rsidR="001F54CC">
        <w:t xml:space="preserve"> k výkonu práce</w:t>
      </w:r>
      <w:r w:rsidR="0083181C">
        <w:t xml:space="preserve">, zároveň bylo tímto pracovníkem na místě zjištěno, že </w:t>
      </w:r>
      <w:r w:rsidR="004C20B5">
        <w:t xml:space="preserve">žádnou z požadovaných činností spadajících do </w:t>
      </w:r>
      <w:r w:rsidR="00500941">
        <w:t xml:space="preserve">položek </w:t>
      </w:r>
      <w:r w:rsidR="004C20B5">
        <w:t>zimní údržb</w:t>
      </w:r>
      <w:r w:rsidR="00500941">
        <w:t>y</w:t>
      </w:r>
      <w:r w:rsidR="004C20B5">
        <w:t xml:space="preserve"> </w:t>
      </w:r>
      <w:r w:rsidR="00500941">
        <w:t>nebylo</w:t>
      </w:r>
      <w:r w:rsidR="5A3EBD4F">
        <w:t xml:space="preserve"> prokazatelně</w:t>
      </w:r>
      <w:r w:rsidR="00500941">
        <w:t xml:space="preserve"> </w:t>
      </w:r>
      <w:r w:rsidR="004C20B5">
        <w:t xml:space="preserve">možno provést. </w:t>
      </w:r>
      <w:r w:rsidRPr="3E560F11" w:rsidR="03422D38">
        <w:rPr>
          <w:rFonts w:eastAsia="Verdana" w:cs="Verdana"/>
          <w:szCs w:val="20"/>
        </w:rPr>
        <w:t>Takový výjezd bude vyhodnocen jako marný výjezd a Poskytovateli za něj náleží náhrada dle platné Smlouvy. Marný výjezd lze uplatnit maximálně jednou za Lokalitu a kalendářní den.</w:t>
      </w:r>
    </w:p>
    <w:p w:rsidRPr="008871A1" w:rsidR="002E1156" w:rsidP="3E560F11" w:rsidRDefault="004C20B5" w14:paraId="6CB4E0CC" w14:textId="32D405D7">
      <w:pPr>
        <w:spacing w:after="120"/>
        <w:jc w:val="both"/>
      </w:pPr>
      <w:r>
        <w:t xml:space="preserve">Způsob prokazatelného doložení bude dohodnut </w:t>
      </w:r>
      <w:r w:rsidR="007C7D05">
        <w:t xml:space="preserve">a oboustranně odsouhlasen </w:t>
      </w:r>
      <w:r w:rsidR="4E7CCB4B">
        <w:t>nejpozději do</w:t>
      </w:r>
      <w:r w:rsidR="4332859C">
        <w:t xml:space="preserve"> 30.9.</w:t>
      </w:r>
      <w:r w:rsidR="04A69691">
        <w:t xml:space="preserve"> příslušného</w:t>
      </w:r>
      <w:r w:rsidR="007C7D05">
        <w:t xml:space="preserve"> kalendářního roku</w:t>
      </w:r>
      <w:r w:rsidR="518B4AC3">
        <w:t xml:space="preserve"> a </w:t>
      </w:r>
      <w:r w:rsidR="061A352C">
        <w:t>uveden</w:t>
      </w:r>
      <w:r w:rsidR="518B4AC3">
        <w:t xml:space="preserve"> v plánu zimní údržby.</w:t>
      </w:r>
    </w:p>
    <w:p w:rsidR="7B3F1B3A" w:rsidP="3E560F11" w:rsidRDefault="7B3F1B3A" w14:paraId="35354BF8" w14:textId="45D42E02">
      <w:pPr>
        <w:spacing w:after="120"/>
        <w:jc w:val="both"/>
      </w:pPr>
      <w:r>
        <w:t>Marný výjezd podléhá evidenci a odsouhlasení v rámci měsíčního předávacího protokolu.</w:t>
      </w:r>
    </w:p>
    <w:p w:rsidR="7B3F1B3A" w:rsidP="3E560F11" w:rsidRDefault="7B3F1B3A" w14:paraId="589C9B8B" w14:textId="4871773F">
      <w:pPr>
        <w:spacing w:after="120"/>
        <w:jc w:val="both"/>
      </w:pPr>
      <w:r>
        <w:t xml:space="preserve">Odměna za marný výjezd Poskytovateli nenáleží, pokud k neprovedení zimní údržby došlo z důvodů na straně Poskytovatele, např. v důsledku nedodržení stanovené reakční doby nebo jiného prodlení Poskytovatele, v jehož důsledku došlo ke změně meteorologických podmínek (např. </w:t>
      </w:r>
      <w:proofErr w:type="spellStart"/>
      <w:r>
        <w:t>odtání</w:t>
      </w:r>
      <w:proofErr w:type="spellEnd"/>
      <w:r>
        <w:t xml:space="preserve"> sněhu).</w:t>
      </w:r>
    </w:p>
    <w:p w:rsidR="177EE432" w:rsidP="3E560F11" w:rsidRDefault="0CC1AACF" w14:paraId="605F6794" w14:textId="42C839B2">
      <w:pPr>
        <w:spacing w:after="120"/>
        <w:jc w:val="both"/>
        <w:rPr>
          <w:b/>
          <w:bCs/>
          <w:u w:val="single"/>
        </w:rPr>
      </w:pPr>
      <w:r w:rsidRPr="3E560F11">
        <w:rPr>
          <w:b/>
          <w:bCs/>
          <w:u w:val="single"/>
        </w:rPr>
        <w:t>Další podmínky</w:t>
      </w:r>
    </w:p>
    <w:p w:rsidRPr="00823FEF" w:rsidR="009F6897" w:rsidP="177EE432" w:rsidRDefault="009F6897" w14:paraId="1D655411" w14:textId="7BFF6F01">
      <w:pPr>
        <w:spacing w:after="60"/>
        <w:jc w:val="both"/>
      </w:pPr>
      <w:r>
        <w:t>Veškeré činnosti, mechanismy nářadí a ostatní náklady</w:t>
      </w:r>
      <w:r w:rsidR="001F54CC">
        <w:t xml:space="preserve"> </w:t>
      </w:r>
      <w:r>
        <w:t>na zajištění potřeb Objednatele při plnění Smlouvy musí být zahrnuty v jednotkové ceně za m</w:t>
      </w:r>
      <w:r w:rsidRPr="3127B530">
        <w:rPr>
          <w:vertAlign w:val="superscript"/>
        </w:rPr>
        <w:t xml:space="preserve">2 </w:t>
      </w:r>
      <w:r>
        <w:t>v Příloze č. 1</w:t>
      </w:r>
      <w:r w:rsidR="001F54CC">
        <w:t>b</w:t>
      </w:r>
      <w:r w:rsidR="27CD377D">
        <w:t xml:space="preserve"> </w:t>
      </w:r>
      <w:r w:rsidR="19D4CD38">
        <w:t>Smlouvy –</w:t>
      </w:r>
      <w:r>
        <w:t xml:space="preserve"> Mimořádný úklid jako součást mimořádných úklidů, pokud není ve výše uvedených položkách uvedeno jinak</w:t>
      </w:r>
      <w:r w:rsidR="00BD0A3B">
        <w:t>.</w:t>
      </w:r>
      <w:r>
        <w:t xml:space="preserve"> </w:t>
      </w:r>
    </w:p>
    <w:p w:rsidRPr="002E1156" w:rsidR="003E6AFF" w:rsidP="3127B530" w:rsidRDefault="003E6AFF" w14:paraId="2AFCAFC2" w14:textId="4E2E5646">
      <w:pPr>
        <w:spacing w:before="120" w:after="60"/>
        <w:jc w:val="both"/>
      </w:pPr>
    </w:p>
    <w:p w:rsidRPr="000A1D17" w:rsidR="000A1D17" w:rsidP="000A1D17" w:rsidRDefault="000A1D17" w14:paraId="0F51B6EF" w14:textId="7208E9D0">
      <w:pPr>
        <w:pStyle w:val="Vraznjtext"/>
        <w:rPr>
          <w:b/>
        </w:rPr>
      </w:pPr>
      <w:r>
        <w:rPr>
          <w:b/>
        </w:rPr>
        <w:t>B</w:t>
      </w:r>
      <w:r w:rsidRPr="000A1D17">
        <w:rPr>
          <w:b/>
        </w:rPr>
        <w:t xml:space="preserve">3 </w:t>
      </w:r>
      <w:r>
        <w:rPr>
          <w:b/>
        </w:rPr>
        <w:t>TYPI</w:t>
      </w:r>
      <w:r w:rsidRPr="000A1D17">
        <w:rPr>
          <w:b/>
        </w:rPr>
        <w:t>ZACE NÁDRAŽNÍCH PROSTOR</w:t>
      </w:r>
    </w:p>
    <w:p w:rsidRPr="00B117A0" w:rsidR="000A1D17" w:rsidP="000A1D17" w:rsidRDefault="000A1D17" w14:paraId="4CE39F01" w14:textId="77777777">
      <w:pPr>
        <w:pStyle w:val="Vraznjtext"/>
        <w:rPr>
          <w:sz w:val="20"/>
          <w:szCs w:val="20"/>
        </w:rPr>
      </w:pPr>
      <w:r>
        <w:rPr>
          <w:sz w:val="20"/>
          <w:szCs w:val="20"/>
        </w:rPr>
        <w:t>Rozdělení n</w:t>
      </w:r>
      <w:r w:rsidRPr="00B117A0">
        <w:rPr>
          <w:sz w:val="20"/>
          <w:szCs w:val="20"/>
        </w:rPr>
        <w:t>ádražní</w:t>
      </w:r>
      <w:r>
        <w:rPr>
          <w:sz w:val="20"/>
          <w:szCs w:val="20"/>
        </w:rPr>
        <w:t>ch</w:t>
      </w:r>
      <w:r w:rsidRPr="00B117A0">
        <w:rPr>
          <w:sz w:val="20"/>
          <w:szCs w:val="20"/>
        </w:rPr>
        <w:t xml:space="preserve"> prostor do následujících </w:t>
      </w:r>
      <w:r>
        <w:rPr>
          <w:sz w:val="20"/>
          <w:szCs w:val="20"/>
        </w:rPr>
        <w:t>kategorií se zařazením míst plnění.</w:t>
      </w:r>
      <w:r w:rsidRPr="00B117A0">
        <w:rPr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409"/>
        <w:gridCol w:w="4164"/>
      </w:tblGrid>
      <w:tr w:rsidR="000A1D17" w:rsidTr="00AD0BE0" w14:paraId="00F3C65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95C8FF" w:themeFill="accent1" w:themeFillTint="40"/>
          </w:tcPr>
          <w:p w:rsidRPr="00685EC3" w:rsidR="000A1D17" w:rsidP="00AD0BE0" w:rsidRDefault="000A1D17" w14:paraId="5357BB55" w14:textId="77777777">
            <w:pPr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685EC3"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  <w:t>TYP PROSTOR</w:t>
            </w:r>
          </w:p>
        </w:tc>
        <w:tc>
          <w:tcPr>
            <w:tcW w:w="3486" w:type="dxa"/>
            <w:shd w:val="clear" w:color="auto" w:fill="95C8FF" w:themeFill="accent1" w:themeFillTint="40"/>
          </w:tcPr>
          <w:p w:rsidRPr="002A1607" w:rsidR="000A1D17" w:rsidP="00AD0BE0" w:rsidRDefault="000A1D17" w14:paraId="67BAA124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2A1607"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  <w:t>KATEGORIE</w:t>
            </w:r>
          </w:p>
        </w:tc>
        <w:tc>
          <w:tcPr>
            <w:tcW w:w="4245" w:type="dxa"/>
            <w:shd w:val="clear" w:color="auto" w:fill="95C8FF" w:themeFill="accent1" w:themeFillTint="40"/>
          </w:tcPr>
          <w:p w:rsidRPr="002A1607" w:rsidR="000A1D17" w:rsidP="00AD0BE0" w:rsidRDefault="00AA0E74" w14:paraId="7DC4C62E" w14:textId="14D5AB8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  <w:t xml:space="preserve">NEJČASTĚJŠÍ PŘÍKLADY </w:t>
            </w:r>
            <w:r w:rsidRPr="002A1607" w:rsidR="000A1D17"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  <w:t>MÍST PLNĚNÍ ZAŘAZEN</w:t>
            </w:r>
            <w:r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  <w:t>É</w:t>
            </w:r>
            <w:r w:rsidRPr="002A1607" w:rsidR="000A1D17"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  <w:t xml:space="preserve"> DO JEDNOTLIVÝCH KATEGORIÍ</w:t>
            </w:r>
          </w:p>
        </w:tc>
      </w:tr>
      <w:tr w:rsidR="000A1D17" w:rsidTr="00AD0BE0" w14:paraId="6EF7DC1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Pr="00685EC3" w:rsidR="000A1D17" w:rsidP="00AD0BE0" w:rsidRDefault="000A1D17" w14:paraId="230C427C" w14:textId="77777777">
            <w:r w:rsidRPr="00685EC3">
              <w:t>1</w:t>
            </w:r>
          </w:p>
        </w:tc>
        <w:tc>
          <w:tcPr>
            <w:tcW w:w="3486" w:type="dxa"/>
          </w:tcPr>
          <w:p w:rsidRPr="002A1607" w:rsidR="000A1D17" w:rsidP="00AD0BE0" w:rsidRDefault="000A1D17" w14:paraId="285F4AD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A1607">
              <w:rPr>
                <w:sz w:val="18"/>
                <w:szCs w:val="18"/>
              </w:rPr>
              <w:t xml:space="preserve">Veřejně přístupné </w:t>
            </w:r>
            <w:proofErr w:type="gramStart"/>
            <w:r w:rsidRPr="002A1607">
              <w:rPr>
                <w:sz w:val="18"/>
                <w:szCs w:val="18"/>
              </w:rPr>
              <w:t>prostory - vnitřní</w:t>
            </w:r>
            <w:proofErr w:type="gramEnd"/>
          </w:p>
        </w:tc>
        <w:tc>
          <w:tcPr>
            <w:tcW w:w="4245" w:type="dxa"/>
          </w:tcPr>
          <w:p w:rsidRPr="004F4F81" w:rsidR="000A1D17" w:rsidP="00AD0BE0" w:rsidRDefault="000A1D17" w14:paraId="6AC6FD7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chodba, schodiště, předsíň, vestibul, hala, čekárna, výtah, odbavovací hala, příjezdová hala, </w:t>
            </w:r>
            <w:proofErr w:type="spellStart"/>
            <w:r>
              <w:rPr>
                <w:sz w:val="18"/>
                <w:szCs w:val="18"/>
              </w:rPr>
              <w:t>travelátor</w:t>
            </w:r>
            <w:proofErr w:type="spellEnd"/>
            <w:r>
              <w:rPr>
                <w:sz w:val="18"/>
                <w:szCs w:val="18"/>
              </w:rPr>
              <w:t>, eskalátor, zádveří, p</w:t>
            </w:r>
            <w:r w:rsidRPr="00D7734E">
              <w:rPr>
                <w:sz w:val="18"/>
                <w:szCs w:val="18"/>
              </w:rPr>
              <w:t>odchody včetně přístupových schodišť</w:t>
            </w:r>
            <w:r>
              <w:rPr>
                <w:sz w:val="18"/>
                <w:szCs w:val="18"/>
              </w:rPr>
              <w:t xml:space="preserve">, ostatní veřejně přístupné </w:t>
            </w:r>
            <w:proofErr w:type="gramStart"/>
            <w:r>
              <w:rPr>
                <w:sz w:val="18"/>
                <w:szCs w:val="18"/>
              </w:rPr>
              <w:t>prostory - vnitřní</w:t>
            </w:r>
            <w:proofErr w:type="gramEnd"/>
          </w:p>
        </w:tc>
      </w:tr>
      <w:tr w:rsidR="000A1D17" w:rsidTr="00AD0BE0" w14:paraId="09AC76C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0A1D17" w:rsidP="00AD0BE0" w:rsidRDefault="000A1D17" w14:paraId="35C37CFB" w14:textId="77777777">
            <w:r w:rsidRPr="00685EC3">
              <w:t>2</w:t>
            </w:r>
          </w:p>
          <w:p w:rsidRPr="00685EC3" w:rsidR="000A1D17" w:rsidP="00AD0BE0" w:rsidRDefault="000A1D17" w14:paraId="279E7131" w14:textId="77777777"/>
        </w:tc>
        <w:tc>
          <w:tcPr>
            <w:tcW w:w="3486" w:type="dxa"/>
            <w:vAlign w:val="bottom"/>
          </w:tcPr>
          <w:p w:rsidR="000A1D17" w:rsidP="00AD0BE0" w:rsidRDefault="000A1D17" w14:paraId="04692DA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Hygienická zařízení veřejná</w:t>
            </w:r>
          </w:p>
          <w:p w:rsidRPr="00685EC3" w:rsidR="000A1D17" w:rsidP="00AD0BE0" w:rsidRDefault="000A1D17" w14:paraId="5208689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  <w:tc>
          <w:tcPr>
            <w:tcW w:w="4245" w:type="dxa"/>
          </w:tcPr>
          <w:p w:rsidR="000A1D17" w:rsidP="00AD0BE0" w:rsidRDefault="000A1D17" w14:paraId="27A1EA7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WC, umývárna, sprcha, koupelna</w:t>
            </w:r>
          </w:p>
        </w:tc>
      </w:tr>
      <w:tr w:rsidR="000A1D17" w:rsidTr="00AD0BE0" w14:paraId="3800975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Pr="00685EC3" w:rsidR="000A1D17" w:rsidP="00AD0BE0" w:rsidRDefault="000A1D17" w14:paraId="385575D4" w14:textId="77777777">
            <w:r w:rsidRPr="00685EC3">
              <w:t>3</w:t>
            </w:r>
          </w:p>
        </w:tc>
        <w:tc>
          <w:tcPr>
            <w:tcW w:w="3486" w:type="dxa"/>
            <w:vAlign w:val="bottom"/>
          </w:tcPr>
          <w:p w:rsidRPr="00685EC3" w:rsidR="000A1D17" w:rsidP="00AD0BE0" w:rsidRDefault="000A1D17" w14:paraId="41960F1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Hygienická zařízení veřejná</w:t>
            </w:r>
            <w:r w:rsidRPr="00E92F26">
              <w:rPr>
                <w:rFonts w:cs="Arial"/>
                <w:bCs/>
                <w:sz w:val="18"/>
                <w:szCs w:val="18"/>
              </w:rPr>
              <w:t xml:space="preserve"> se stálým dohledem</w:t>
            </w:r>
          </w:p>
        </w:tc>
        <w:tc>
          <w:tcPr>
            <w:tcW w:w="4245" w:type="dxa"/>
          </w:tcPr>
          <w:p w:rsidR="000A1D17" w:rsidP="00AD0BE0" w:rsidRDefault="000A1D17" w14:paraId="34CD033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WC, umývárna, sprcha, koupelna</w:t>
            </w:r>
          </w:p>
        </w:tc>
      </w:tr>
      <w:tr w:rsidR="000A1D17" w:rsidTr="00AD0BE0" w14:paraId="1F2F827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0A1D17" w:rsidP="00AD0BE0" w:rsidRDefault="000A1D17" w14:paraId="09B9C576" w14:textId="77777777">
            <w:r w:rsidRPr="00685EC3">
              <w:t>4</w:t>
            </w:r>
          </w:p>
          <w:p w:rsidRPr="00685EC3" w:rsidR="000A1D17" w:rsidP="00AD0BE0" w:rsidRDefault="000A1D17" w14:paraId="36D8FAD6" w14:textId="77777777"/>
        </w:tc>
        <w:tc>
          <w:tcPr>
            <w:tcW w:w="3486" w:type="dxa"/>
          </w:tcPr>
          <w:p w:rsidR="000A1D17" w:rsidP="00AD0BE0" w:rsidRDefault="000A1D17" w14:paraId="3D1BBBB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Veřejně přístupné prostory – venkovní</w:t>
            </w:r>
          </w:p>
          <w:p w:rsidRPr="00685EC3" w:rsidR="000A1D17" w:rsidP="00AD0BE0" w:rsidRDefault="000A1D17" w14:paraId="6BFCF20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  <w:tc>
          <w:tcPr>
            <w:tcW w:w="4245" w:type="dxa"/>
          </w:tcPr>
          <w:p w:rsidR="000A1D17" w:rsidP="00AD0BE0" w:rsidRDefault="000A1D17" w14:paraId="61DE109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zpevněné, nezpevněné, uzavřený přístřešek pro cestující, přístřešek prosklený, nástupiště zpevněné, nástupiště nezpevněné, nástupiště ostrovní, </w:t>
            </w:r>
            <w:r>
              <w:rPr>
                <w:rFonts w:cs="Arial"/>
                <w:sz w:val="18"/>
                <w:szCs w:val="18"/>
              </w:rPr>
              <w:t xml:space="preserve">podchody včetně přístupových schodišť, výtahy na nástupiště, přilehlé komunikace, popelnicová stání, ostatní veřejně přístupné </w:t>
            </w:r>
            <w:proofErr w:type="gramStart"/>
            <w:r>
              <w:rPr>
                <w:rFonts w:cs="Arial"/>
                <w:sz w:val="18"/>
                <w:szCs w:val="18"/>
              </w:rPr>
              <w:t>prostory - venkovní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0A1D17" w:rsidTr="00AD0BE0" w14:paraId="3FB2B27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Pr="00685EC3" w:rsidR="000A1D17" w:rsidP="00AD0BE0" w:rsidRDefault="000A1D17" w14:paraId="7CAC001D" w14:textId="77777777">
            <w:r w:rsidRPr="00685EC3">
              <w:t>5</w:t>
            </w:r>
          </w:p>
        </w:tc>
        <w:tc>
          <w:tcPr>
            <w:tcW w:w="3486" w:type="dxa"/>
          </w:tcPr>
          <w:p w:rsidRPr="00685EC3" w:rsidR="000A1D17" w:rsidP="00C73DCF" w:rsidRDefault="00C73DCF" w14:paraId="6D8D5B48" w14:textId="18B1A8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bCs/>
                <w:sz w:val="18"/>
                <w:szCs w:val="18"/>
              </w:rPr>
              <w:t>P</w:t>
            </w:r>
            <w:r w:rsidR="000A1D17">
              <w:rPr>
                <w:rFonts w:cs="Arial"/>
                <w:bCs/>
                <w:sz w:val="18"/>
                <w:szCs w:val="18"/>
              </w:rPr>
              <w:t>rostory - venkovní</w:t>
            </w:r>
            <w:proofErr w:type="gramEnd"/>
            <w:r w:rsidR="000A1D17">
              <w:rPr>
                <w:rFonts w:cs="Arial"/>
                <w:bCs/>
                <w:sz w:val="18"/>
                <w:szCs w:val="18"/>
              </w:rPr>
              <w:t xml:space="preserve"> – základní suché čištění</w:t>
            </w:r>
          </w:p>
        </w:tc>
        <w:tc>
          <w:tcPr>
            <w:tcW w:w="4245" w:type="dxa"/>
          </w:tcPr>
          <w:p w:rsidR="000A1D17" w:rsidP="00C73DCF" w:rsidRDefault="00C73DCF" w14:paraId="62F3D802" w14:textId="732898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z</w:t>
            </w:r>
            <w:r w:rsidR="000A1D17">
              <w:rPr>
                <w:rFonts w:cs="Arial"/>
                <w:bCs/>
                <w:sz w:val="18"/>
                <w:szCs w:val="18"/>
              </w:rPr>
              <w:t>pevněné</w:t>
            </w:r>
            <w:r>
              <w:rPr>
                <w:rFonts w:cs="Arial"/>
                <w:bCs/>
                <w:sz w:val="18"/>
                <w:szCs w:val="18"/>
              </w:rPr>
              <w:t>/</w:t>
            </w:r>
            <w:r w:rsidR="000A1D17">
              <w:rPr>
                <w:rFonts w:cs="Arial"/>
                <w:bCs/>
                <w:sz w:val="18"/>
                <w:szCs w:val="18"/>
              </w:rPr>
              <w:t>nezpevněné</w:t>
            </w:r>
            <w:r>
              <w:rPr>
                <w:rFonts w:cs="Arial"/>
                <w:bCs/>
                <w:sz w:val="18"/>
                <w:szCs w:val="18"/>
              </w:rPr>
              <w:t xml:space="preserve"> plochy veřejnosti přístupné i nepřístupné</w:t>
            </w:r>
            <w:r w:rsidR="000A1D17">
              <w:rPr>
                <w:rFonts w:cs="Arial"/>
                <w:bCs/>
                <w:sz w:val="18"/>
                <w:szCs w:val="18"/>
              </w:rPr>
              <w:t xml:space="preserve">, uzavřený přístřešek pro cestující, přístřešek prosklený, nástupiště zpevněné, nástupiště nezpevněné, nástupiště ostrovní, </w:t>
            </w:r>
            <w:r w:rsidR="000A1D17">
              <w:rPr>
                <w:rFonts w:cs="Arial"/>
                <w:sz w:val="18"/>
                <w:szCs w:val="18"/>
              </w:rPr>
              <w:t xml:space="preserve">podchody včetně přístupových schodišť, výtahy na nástupiště, přilehlé komunikace, popelnicová stání, ostatní přístupné </w:t>
            </w:r>
            <w:proofErr w:type="gramStart"/>
            <w:r w:rsidR="000A1D17">
              <w:rPr>
                <w:rFonts w:cs="Arial"/>
                <w:sz w:val="18"/>
                <w:szCs w:val="18"/>
              </w:rPr>
              <w:t>prostory - venkovní</w:t>
            </w:r>
            <w:proofErr w:type="gramEnd"/>
          </w:p>
        </w:tc>
      </w:tr>
      <w:tr w:rsidR="000A1D17" w:rsidTr="00AD0BE0" w14:paraId="14B3E26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Pr="00685EC3" w:rsidR="000A1D17" w:rsidP="00AD0BE0" w:rsidRDefault="000A1D17" w14:paraId="45768FF2" w14:textId="77777777">
            <w:r w:rsidRPr="00685EC3">
              <w:t>6</w:t>
            </w:r>
          </w:p>
        </w:tc>
        <w:tc>
          <w:tcPr>
            <w:tcW w:w="3486" w:type="dxa"/>
          </w:tcPr>
          <w:p w:rsidRPr="00685EC3" w:rsidR="000A1D17" w:rsidP="00AD0BE0" w:rsidRDefault="000A1D17" w14:paraId="707D20A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Kolejiště v železniční stanici</w:t>
            </w:r>
          </w:p>
        </w:tc>
        <w:tc>
          <w:tcPr>
            <w:tcW w:w="4245" w:type="dxa"/>
          </w:tcPr>
          <w:p w:rsidR="000A1D17" w:rsidDel="005938E2" w:rsidP="00AD0BE0" w:rsidRDefault="000A1D17" w14:paraId="0B59F25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</w:t>
            </w:r>
            <w:r w:rsidRPr="00A52A49">
              <w:rPr>
                <w:rFonts w:cs="Arial"/>
                <w:sz w:val="18"/>
                <w:szCs w:val="18"/>
              </w:rPr>
              <w:t xml:space="preserve">olejiště v </w:t>
            </w:r>
            <w:r>
              <w:rPr>
                <w:rFonts w:cs="Arial"/>
                <w:sz w:val="18"/>
                <w:szCs w:val="18"/>
              </w:rPr>
              <w:t>ŽST</w:t>
            </w:r>
            <w:r w:rsidRPr="00A52A49">
              <w:rPr>
                <w:rFonts w:cs="Arial"/>
                <w:sz w:val="18"/>
                <w:szCs w:val="18"/>
              </w:rPr>
              <w:t>, vymezené prostorem nástupiště a ostrovními nástupišti</w:t>
            </w:r>
          </w:p>
        </w:tc>
      </w:tr>
      <w:tr w:rsidR="000A1D17" w:rsidTr="00AD0BE0" w14:paraId="405C4A9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Pr="00685EC3" w:rsidR="000A1D17" w:rsidP="00AD0BE0" w:rsidRDefault="000A1D17" w14:paraId="54008219" w14:textId="77777777">
            <w:r w:rsidRPr="00685EC3">
              <w:t>7</w:t>
            </w:r>
          </w:p>
        </w:tc>
        <w:tc>
          <w:tcPr>
            <w:tcW w:w="3486" w:type="dxa"/>
          </w:tcPr>
          <w:p w:rsidRPr="00685EC3" w:rsidR="000A1D17" w:rsidP="00AD0BE0" w:rsidRDefault="000A1D17" w14:paraId="328BD14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685EC3">
              <w:rPr>
                <w:rFonts w:cs="Arial"/>
                <w:bCs/>
                <w:sz w:val="18"/>
                <w:szCs w:val="18"/>
              </w:rPr>
              <w:t xml:space="preserve">Administrativní </w:t>
            </w:r>
            <w:r>
              <w:rPr>
                <w:rFonts w:cs="Arial"/>
                <w:bCs/>
                <w:sz w:val="18"/>
                <w:szCs w:val="18"/>
              </w:rPr>
              <w:t xml:space="preserve">a </w:t>
            </w:r>
            <w:r w:rsidRPr="00685EC3">
              <w:rPr>
                <w:rFonts w:cs="Arial"/>
                <w:bCs/>
                <w:sz w:val="18"/>
                <w:szCs w:val="18"/>
              </w:rPr>
              <w:t xml:space="preserve">provozní prostory </w:t>
            </w:r>
            <w:r>
              <w:rPr>
                <w:rFonts w:cs="Arial"/>
                <w:bCs/>
                <w:sz w:val="18"/>
                <w:szCs w:val="18"/>
              </w:rPr>
              <w:t>Správy železnic</w:t>
            </w:r>
          </w:p>
        </w:tc>
        <w:tc>
          <w:tcPr>
            <w:tcW w:w="4245" w:type="dxa"/>
          </w:tcPr>
          <w:p w:rsidRPr="00685EC3" w:rsidR="000A1D17" w:rsidP="00AD0BE0" w:rsidRDefault="000A1D17" w14:paraId="38E83C4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kancelář, zasedací místnost, dopravní kancelář, šatna, denní místnost, chodba, schodiště, předsíň, vestibul, hala, zádveří, výtah, informační centrum, provozní místnost, kuchyň, </w:t>
            </w:r>
            <w:r>
              <w:rPr>
                <w:rFonts w:cs="Arial"/>
                <w:sz w:val="18"/>
                <w:szCs w:val="18"/>
              </w:rPr>
              <w:t>ostatní administrativní a provozní prostory Správy železnic</w:t>
            </w:r>
          </w:p>
        </w:tc>
      </w:tr>
      <w:tr w:rsidR="000A1D17" w:rsidTr="00AD0BE0" w14:paraId="47ADDDE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Pr="00685EC3" w:rsidR="000A1D17" w:rsidP="00AD0BE0" w:rsidRDefault="000A1D17" w14:paraId="2FA5D5C0" w14:textId="77777777">
            <w:r w:rsidRPr="00685EC3">
              <w:t>8</w:t>
            </w:r>
          </w:p>
        </w:tc>
        <w:tc>
          <w:tcPr>
            <w:tcW w:w="3486" w:type="dxa"/>
            <w:vAlign w:val="bottom"/>
          </w:tcPr>
          <w:p w:rsidRPr="00685EC3" w:rsidR="000A1D17" w:rsidP="00AD0BE0" w:rsidRDefault="000A1D17" w14:paraId="0805F34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Hygienická</w:t>
            </w:r>
            <w:r w:rsidRPr="00685EC3">
              <w:rPr>
                <w:rFonts w:cs="Arial"/>
                <w:bCs/>
                <w:sz w:val="18"/>
                <w:szCs w:val="18"/>
              </w:rPr>
              <w:t xml:space="preserve"> zaříz</w:t>
            </w:r>
            <w:r>
              <w:rPr>
                <w:rFonts w:cs="Arial"/>
                <w:bCs/>
                <w:sz w:val="18"/>
                <w:szCs w:val="18"/>
              </w:rPr>
              <w:t>ení neveřejná</w:t>
            </w:r>
            <w:r w:rsidRPr="00685EC3">
              <w:rPr>
                <w:rFonts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245" w:type="dxa"/>
          </w:tcPr>
          <w:p w:rsidR="000A1D17" w:rsidP="00AD0BE0" w:rsidRDefault="000A1D17" w14:paraId="6751C98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WC, umývárna, sprcha, koupelna</w:t>
            </w:r>
          </w:p>
        </w:tc>
      </w:tr>
      <w:tr w:rsidR="000A1D17" w:rsidTr="00AD0BE0" w14:paraId="62EC0B5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Pr="00685EC3" w:rsidR="000A1D17" w:rsidP="00AD0BE0" w:rsidRDefault="000A1D17" w14:paraId="74267274" w14:textId="77777777">
            <w:r w:rsidRPr="00685EC3">
              <w:t>99</w:t>
            </w:r>
          </w:p>
        </w:tc>
        <w:tc>
          <w:tcPr>
            <w:tcW w:w="3486" w:type="dxa"/>
          </w:tcPr>
          <w:p w:rsidRPr="00685EC3" w:rsidR="000A1D17" w:rsidP="00AD0BE0" w:rsidRDefault="000A1D17" w14:paraId="0201CB4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685EC3">
              <w:rPr>
                <w:rFonts w:cs="Arial"/>
                <w:sz w:val="18"/>
                <w:szCs w:val="18"/>
              </w:rPr>
              <w:t>Položky nepodléhající typizaci prostor</w:t>
            </w:r>
          </w:p>
        </w:tc>
        <w:tc>
          <w:tcPr>
            <w:tcW w:w="4245" w:type="dxa"/>
          </w:tcPr>
          <w:p w:rsidRPr="00685EC3" w:rsidR="000A1D17" w:rsidP="00FC6322" w:rsidRDefault="000A1D17" w14:paraId="19E0DF87" w14:textId="731FBD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Kódové označení „99“ je použito v Příloze č. 2 Místa plnění, sloupec „Typ prostoru“ a týká se položek prioritně sloužících pro sestavení Plánu úklidu. Tyto položky nejsou typickým prostorem, např. </w:t>
            </w:r>
            <w:r w:rsidRPr="00FC6322">
              <w:rPr>
                <w:rFonts w:cs="Arial"/>
                <w:sz w:val="18"/>
                <w:szCs w:val="18"/>
              </w:rPr>
              <w:t>výtahy</w:t>
            </w:r>
            <w:r>
              <w:rPr>
                <w:rFonts w:cs="Arial"/>
                <w:sz w:val="18"/>
                <w:szCs w:val="18"/>
              </w:rPr>
              <w:t>, eskalátory, koše. Položky s tímto kódovým označením nepodléhají nacenění v rámci VZ.</w:t>
            </w:r>
            <w:r w:rsidR="00136A19">
              <w:rPr>
                <w:rFonts w:cs="Arial"/>
                <w:sz w:val="18"/>
                <w:szCs w:val="18"/>
              </w:rPr>
              <w:t xml:space="preserve"> Tímto označením Objednatel informuje Poskytovatele,</w:t>
            </w:r>
            <w:r w:rsidRPr="00B312A7" w:rsidR="00136A19">
              <w:rPr>
                <w:rFonts w:cs="Arial"/>
                <w:sz w:val="18"/>
                <w:szCs w:val="18"/>
              </w:rPr>
              <w:t xml:space="preserve"> kolik </w:t>
            </w:r>
            <w:r w:rsidR="00136A19">
              <w:rPr>
                <w:rFonts w:cs="Arial"/>
                <w:sz w:val="18"/>
                <w:szCs w:val="18"/>
              </w:rPr>
              <w:t>takových položek</w:t>
            </w:r>
            <w:r w:rsidRPr="00B312A7" w:rsidR="00136A19">
              <w:rPr>
                <w:rFonts w:cs="Arial"/>
                <w:sz w:val="18"/>
                <w:szCs w:val="18"/>
              </w:rPr>
              <w:t xml:space="preserve"> se v dané lokalitě vys</w:t>
            </w:r>
            <w:r w:rsidR="00136A19">
              <w:rPr>
                <w:rFonts w:cs="Arial"/>
                <w:sz w:val="18"/>
                <w:szCs w:val="18"/>
              </w:rPr>
              <w:t xml:space="preserve">kytuje a je potřeba </w:t>
            </w:r>
            <w:r w:rsidR="00FC6322">
              <w:rPr>
                <w:rFonts w:cs="Arial"/>
                <w:sz w:val="18"/>
                <w:szCs w:val="18"/>
              </w:rPr>
              <w:t>zajistit jejich</w:t>
            </w:r>
            <w:r w:rsidR="00136A19">
              <w:rPr>
                <w:rFonts w:cs="Arial"/>
                <w:sz w:val="18"/>
                <w:szCs w:val="18"/>
              </w:rPr>
              <w:t xml:space="preserve"> </w:t>
            </w:r>
            <w:r w:rsidR="00FC6322">
              <w:rPr>
                <w:rFonts w:cs="Arial"/>
                <w:sz w:val="18"/>
                <w:szCs w:val="18"/>
              </w:rPr>
              <w:t>úklid</w:t>
            </w:r>
            <w:r w:rsidR="00136A19">
              <w:rPr>
                <w:rFonts w:cs="Arial"/>
                <w:sz w:val="18"/>
                <w:szCs w:val="18"/>
              </w:rPr>
              <w:t xml:space="preserve">. Objednatel není povinen </w:t>
            </w:r>
            <w:r w:rsidRPr="00B312A7" w:rsidR="00136A19">
              <w:rPr>
                <w:rFonts w:cs="Arial"/>
                <w:sz w:val="18"/>
                <w:szCs w:val="18"/>
              </w:rPr>
              <w:t xml:space="preserve">tuto informaci </w:t>
            </w:r>
            <w:r w:rsidR="00136A19">
              <w:rPr>
                <w:rFonts w:cs="Arial"/>
                <w:sz w:val="18"/>
                <w:szCs w:val="18"/>
              </w:rPr>
              <w:t>sdělit, pokud ji nemá k dispozici. Přesto je Poskytovatel povinen tyto prvky v prostorech, kde poskytuje službu uklízet</w:t>
            </w:r>
            <w:r w:rsidR="00FC6322">
              <w:rPr>
                <w:rFonts w:cs="Arial"/>
                <w:sz w:val="18"/>
                <w:szCs w:val="18"/>
              </w:rPr>
              <w:t>.</w:t>
            </w:r>
          </w:p>
        </w:tc>
      </w:tr>
    </w:tbl>
    <w:p w:rsidR="000A1D17" w:rsidP="000A1D17" w:rsidRDefault="000A1D17" w14:paraId="147D1760" w14:textId="77777777">
      <w:pPr>
        <w:rPr>
          <w:b/>
        </w:rPr>
      </w:pPr>
    </w:p>
    <w:p w:rsidR="000A1D17" w:rsidP="0031784E" w:rsidRDefault="000A1D17" w14:paraId="11770393" w14:textId="0EB095E5">
      <w:pPr>
        <w:pStyle w:val="Vraznjtext"/>
        <w:rPr>
          <w:b/>
        </w:rPr>
      </w:pPr>
    </w:p>
    <w:p w:rsidRPr="0093743C" w:rsidR="0031784E" w:rsidP="0031784E" w:rsidRDefault="000A1D17" w14:paraId="3A9EFDD3" w14:textId="3EC029E2">
      <w:pPr>
        <w:pStyle w:val="Vraznjtext"/>
        <w:rPr>
          <w:b/>
        </w:rPr>
      </w:pPr>
      <w:r>
        <w:rPr>
          <w:b/>
        </w:rPr>
        <w:t>B4</w:t>
      </w:r>
      <w:r w:rsidRPr="0093743C" w:rsidR="0031784E">
        <w:rPr>
          <w:b/>
        </w:rPr>
        <w:t xml:space="preserve"> </w:t>
      </w:r>
      <w:r w:rsidRPr="0093743C" w:rsidR="000D1BC5">
        <w:rPr>
          <w:b/>
        </w:rPr>
        <w:t xml:space="preserve">ČASOVÉ SKUPINY PROVÁDĚNÍ ÚKLIDOVÝCH PRACÍ </w:t>
      </w:r>
    </w:p>
    <w:p w:rsidRPr="00017AB7" w:rsidR="005F2A5A" w:rsidP="00017AB7" w:rsidRDefault="0093743C" w14:paraId="4DDC8B89" w14:textId="11A2C03C">
      <w:r>
        <w:t xml:space="preserve">Časové skupiny využité v rámci požadovaných </w:t>
      </w:r>
      <w:r w:rsidR="002012C7">
        <w:t>SLA</w:t>
      </w:r>
      <w:r>
        <w:t xml:space="preserve">. </w:t>
      </w:r>
      <w:r w:rsidR="00017AB7">
        <w:t>Řazeno od nejvyšší možné frekvence</w:t>
      </w:r>
      <w:r w:rsidR="0083056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6"/>
        <w:gridCol w:w="1315"/>
        <w:gridCol w:w="1352"/>
        <w:gridCol w:w="4649"/>
      </w:tblGrid>
      <w:tr w:rsidR="002A1607" w:rsidTr="24CD93DB" w14:paraId="25F926F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tcBorders>
              <w:bottom w:val="single" w:color="auto" w:sz="2" w:space="0"/>
            </w:tcBorders>
            <w:shd w:val="clear" w:color="auto" w:fill="95C8FF" w:themeFill="accent1" w:themeFillTint="40"/>
            <w:vAlign w:val="center"/>
          </w:tcPr>
          <w:p w:rsidRPr="00F80B6A" w:rsidR="002A1607" w:rsidP="006E3507" w:rsidRDefault="002A1607" w14:paraId="683C88BF" w14:textId="77777777">
            <w:pPr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  <w:t>ČASOVÉ SKUPINY</w:t>
            </w:r>
          </w:p>
        </w:tc>
        <w:tc>
          <w:tcPr>
            <w:tcW w:w="2667" w:type="dxa"/>
            <w:gridSpan w:val="2"/>
            <w:tcBorders>
              <w:bottom w:val="single" w:color="auto" w:sz="2" w:space="0"/>
            </w:tcBorders>
            <w:shd w:val="clear" w:color="auto" w:fill="95C8FF" w:themeFill="accent1" w:themeFillTint="40"/>
            <w:vAlign w:val="center"/>
          </w:tcPr>
          <w:p w:rsidRPr="00E65EB7" w:rsidR="002A1607" w:rsidP="006E3507" w:rsidRDefault="002A1607" w14:paraId="1B5ED71B" w14:textId="5DA5F4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5F2A5A"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  <w:t>VYUŽITÍ ČASOVÉ SKUPINY DLE TYPU PROSTOR</w:t>
            </w:r>
          </w:p>
        </w:tc>
        <w:tc>
          <w:tcPr>
            <w:tcW w:w="4649" w:type="dxa"/>
            <w:tcBorders>
              <w:bottom w:val="single" w:color="auto" w:sz="2" w:space="0"/>
            </w:tcBorders>
            <w:shd w:val="clear" w:color="auto" w:fill="95C8FF" w:themeFill="accent1" w:themeFillTint="40"/>
            <w:vAlign w:val="center"/>
          </w:tcPr>
          <w:p w:rsidRPr="0076414F" w:rsidR="002A1607" w:rsidP="006E3507" w:rsidRDefault="002A1607" w14:paraId="7557021E" w14:textId="54A364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  <w:highlight w:val="darkGray"/>
              </w:rPr>
            </w:pPr>
            <w:r w:rsidRPr="00E65EB7">
              <w:rPr>
                <w:rFonts w:cs="Arial"/>
                <w:b/>
                <w:bCs/>
                <w:sz w:val="18"/>
                <w:szCs w:val="18"/>
              </w:rPr>
              <w:t>FRE</w:t>
            </w:r>
            <w:r>
              <w:rPr>
                <w:rFonts w:cs="Arial"/>
                <w:b/>
                <w:bCs/>
                <w:sz w:val="18"/>
                <w:szCs w:val="18"/>
              </w:rPr>
              <w:t>KVENCE ÚKLIDU</w:t>
            </w:r>
          </w:p>
        </w:tc>
      </w:tr>
      <w:tr w:rsidR="005F2A5A" w:rsidTr="24CD93DB" w14:paraId="613841E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tcBorders>
              <w:top w:val="single" w:color="auto" w:sz="2" w:space="0"/>
            </w:tcBorders>
            <w:vAlign w:val="center"/>
          </w:tcPr>
          <w:p w:rsidRPr="005B53CD" w:rsidR="005F2A5A" w:rsidP="006E3507" w:rsidRDefault="005F2A5A" w14:paraId="6258CB7D" w14:textId="77777777">
            <w:pPr>
              <w:rPr>
                <w:rFonts w:cs="Arial"/>
                <w:bCs/>
                <w:sz w:val="18"/>
                <w:szCs w:val="18"/>
              </w:rPr>
            </w:pPr>
            <w:r w:rsidRPr="005B53CD">
              <w:rPr>
                <w:rFonts w:cs="Arial"/>
                <w:bCs/>
                <w:sz w:val="18"/>
                <w:szCs w:val="18"/>
              </w:rPr>
              <w:t>Skupina I</w:t>
            </w:r>
          </w:p>
        </w:tc>
        <w:tc>
          <w:tcPr>
            <w:tcW w:w="1315" w:type="dxa"/>
            <w:tcBorders>
              <w:top w:val="single" w:color="auto" w:sz="2" w:space="0"/>
            </w:tcBorders>
            <w:vAlign w:val="center"/>
          </w:tcPr>
          <w:p w:rsidR="005F2A5A" w:rsidP="005938E2" w:rsidRDefault="005F2A5A" w14:paraId="5A12D4F0" w14:textId="4CEFAE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VPP</w:t>
            </w:r>
          </w:p>
        </w:tc>
        <w:tc>
          <w:tcPr>
            <w:tcW w:w="1352" w:type="dxa"/>
            <w:tcBorders>
              <w:top w:val="single" w:color="auto" w:sz="2" w:space="0"/>
            </w:tcBorders>
            <w:vAlign w:val="center"/>
          </w:tcPr>
          <w:p w:rsidR="005F2A5A" w:rsidP="005938E2" w:rsidRDefault="005F2A5A" w14:paraId="573A79E1" w14:textId="01AE37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1</w:t>
            </w:r>
            <w:r w:rsidR="002A1607">
              <w:rPr>
                <w:rFonts w:cs="Arial"/>
                <w:bCs/>
                <w:sz w:val="18"/>
                <w:szCs w:val="18"/>
              </w:rPr>
              <w:t>,2,</w:t>
            </w:r>
            <w:r w:rsidR="00943241">
              <w:rPr>
                <w:rFonts w:cs="Arial"/>
                <w:bCs/>
                <w:sz w:val="18"/>
                <w:szCs w:val="18"/>
              </w:rPr>
              <w:t>3,</w:t>
            </w:r>
            <w:r w:rsidR="002A1607">
              <w:rPr>
                <w:rFonts w:cs="Arial"/>
                <w:bCs/>
                <w:sz w:val="18"/>
                <w:szCs w:val="18"/>
              </w:rPr>
              <w:t>4</w:t>
            </w:r>
          </w:p>
        </w:tc>
        <w:tc>
          <w:tcPr>
            <w:tcW w:w="4649" w:type="dxa"/>
            <w:tcBorders>
              <w:top w:val="single" w:color="auto" w:sz="2" w:space="0"/>
            </w:tcBorders>
          </w:tcPr>
          <w:p w:rsidRPr="0076414F" w:rsidR="005F2A5A" w:rsidP="005938E2" w:rsidRDefault="005F2A5A" w14:paraId="03835A9F" w14:textId="773DAA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Stálý úklid</w:t>
            </w:r>
            <w:r w:rsidRPr="003C54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Cs/>
                <w:sz w:val="18"/>
                <w:szCs w:val="18"/>
              </w:rPr>
              <w:t xml:space="preserve">s </w:t>
            </w:r>
            <w:r w:rsidRPr="00E65EB7">
              <w:rPr>
                <w:rFonts w:cs="Arial"/>
                <w:bCs/>
                <w:sz w:val="18"/>
                <w:szCs w:val="18"/>
              </w:rPr>
              <w:t>provádění</w:t>
            </w:r>
            <w:r>
              <w:rPr>
                <w:rFonts w:cs="Arial"/>
                <w:bCs/>
                <w:sz w:val="18"/>
                <w:szCs w:val="18"/>
              </w:rPr>
              <w:t>m</w:t>
            </w:r>
            <w:r w:rsidRPr="00E65EB7">
              <w:rPr>
                <w:rFonts w:cs="Arial"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Cs/>
                <w:sz w:val="18"/>
                <w:szCs w:val="18"/>
              </w:rPr>
              <w:t xml:space="preserve">pravidelného </w:t>
            </w:r>
            <w:r w:rsidRPr="00E65EB7">
              <w:rPr>
                <w:rFonts w:cs="Arial"/>
                <w:bCs/>
                <w:sz w:val="18"/>
                <w:szCs w:val="18"/>
              </w:rPr>
              <w:t xml:space="preserve">úklidu </w:t>
            </w:r>
            <w:r w:rsidRPr="00594979">
              <w:rPr>
                <w:rFonts w:cs="Arial"/>
                <w:b/>
                <w:bCs/>
                <w:sz w:val="18"/>
                <w:szCs w:val="18"/>
              </w:rPr>
              <w:t>3x denně</w:t>
            </w:r>
            <w:r w:rsidRPr="00E65EB7">
              <w:rPr>
                <w:rFonts w:cs="Arial"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Cs/>
                <w:sz w:val="18"/>
                <w:szCs w:val="18"/>
              </w:rPr>
              <w:t>služba je poskytována po celou otevírací dobu VPP</w:t>
            </w:r>
          </w:p>
        </w:tc>
      </w:tr>
      <w:tr w:rsidR="005F2A5A" w:rsidTr="24CD93DB" w14:paraId="30D9595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vAlign w:val="center"/>
          </w:tcPr>
          <w:p w:rsidRPr="005B53CD" w:rsidR="005F2A5A" w:rsidP="006E3507" w:rsidRDefault="005F2A5A" w14:paraId="46461BD5" w14:textId="77777777">
            <w:pPr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 w:rsidRPr="005B53CD">
              <w:rPr>
                <w:rFonts w:eastAsia="Times New Roman" w:cs="Arial"/>
                <w:bCs/>
                <w:sz w:val="18"/>
                <w:szCs w:val="18"/>
                <w:lang w:eastAsia="cs-CZ"/>
              </w:rPr>
              <w:t>Skupina II</w:t>
            </w:r>
          </w:p>
        </w:tc>
        <w:tc>
          <w:tcPr>
            <w:tcW w:w="1315" w:type="dxa"/>
            <w:vAlign w:val="center"/>
          </w:tcPr>
          <w:p w:rsidRPr="00A47D7E" w:rsidR="005F2A5A" w:rsidP="005B53CD" w:rsidRDefault="005F2A5A" w14:paraId="075E30BC" w14:textId="040661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Cs/>
                <w:sz w:val="18"/>
                <w:szCs w:val="18"/>
              </w:rPr>
            </w:pPr>
            <w:r>
              <w:rPr>
                <w:rFonts w:eastAsia="Calibri" w:cs="Arial"/>
                <w:bCs/>
                <w:sz w:val="18"/>
                <w:szCs w:val="18"/>
              </w:rPr>
              <w:t>VPP, VNP, kolejiště</w:t>
            </w:r>
          </w:p>
        </w:tc>
        <w:tc>
          <w:tcPr>
            <w:tcW w:w="1352" w:type="dxa"/>
            <w:vAlign w:val="center"/>
          </w:tcPr>
          <w:p w:rsidRPr="00A47D7E" w:rsidR="005F2A5A" w:rsidP="005B53CD" w:rsidRDefault="005F2A5A" w14:paraId="57EDBE1A" w14:textId="6684C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Cs/>
                <w:sz w:val="18"/>
                <w:szCs w:val="18"/>
              </w:rPr>
            </w:pPr>
            <w:r>
              <w:rPr>
                <w:rFonts w:eastAsia="Calibri" w:cs="Arial"/>
                <w:bCs/>
                <w:sz w:val="18"/>
                <w:szCs w:val="18"/>
              </w:rPr>
              <w:t>1,2,4,5,6,7,8</w:t>
            </w:r>
          </w:p>
        </w:tc>
        <w:tc>
          <w:tcPr>
            <w:tcW w:w="4649" w:type="dxa"/>
          </w:tcPr>
          <w:p w:rsidR="005F2A5A" w:rsidP="005B53CD" w:rsidRDefault="005F2A5A" w14:paraId="0AA68217" w14:textId="46581A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A47D7E">
              <w:rPr>
                <w:rFonts w:eastAsia="Calibri" w:cs="Arial"/>
                <w:bCs/>
                <w:sz w:val="18"/>
                <w:szCs w:val="18"/>
              </w:rPr>
              <w:t>Provádění úklidu 1x denně (</w:t>
            </w:r>
            <w:proofErr w:type="gramStart"/>
            <w:r w:rsidRPr="00A47D7E">
              <w:rPr>
                <w:rFonts w:eastAsia="Calibri" w:cs="Arial"/>
                <w:bCs/>
                <w:sz w:val="18"/>
                <w:szCs w:val="18"/>
              </w:rPr>
              <w:t>pondělí – neděle</w:t>
            </w:r>
            <w:proofErr w:type="gramEnd"/>
            <w:r w:rsidRPr="00A47D7E">
              <w:rPr>
                <w:rFonts w:eastAsia="Calibri" w:cs="Arial"/>
                <w:bCs/>
                <w:sz w:val="18"/>
                <w:szCs w:val="18"/>
              </w:rPr>
              <w:t>) a s pohotovostí zajistit úklid v případě mimořádného znečištění veřejně přístupných prostor</w:t>
            </w:r>
            <w:r>
              <w:rPr>
                <w:rFonts w:eastAsia="Calibri" w:cs="Arial"/>
                <w:bCs/>
                <w:sz w:val="18"/>
                <w:szCs w:val="18"/>
              </w:rPr>
              <w:t xml:space="preserve"> </w:t>
            </w:r>
          </w:p>
        </w:tc>
      </w:tr>
      <w:tr w:rsidR="005F2A5A" w:rsidTr="24CD93DB" w14:paraId="76EA411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vAlign w:val="center"/>
          </w:tcPr>
          <w:p w:rsidRPr="005B53CD" w:rsidR="005F2A5A" w:rsidP="006E3507" w:rsidRDefault="005F2A5A" w14:paraId="1D442B4E" w14:textId="77777777">
            <w:pPr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 w:rsidRPr="005B53CD">
              <w:rPr>
                <w:rFonts w:eastAsia="Times New Roman" w:cs="Arial"/>
                <w:bCs/>
                <w:sz w:val="18"/>
                <w:szCs w:val="18"/>
                <w:lang w:eastAsia="cs-CZ"/>
              </w:rPr>
              <w:t>Skupina III</w:t>
            </w:r>
          </w:p>
        </w:tc>
        <w:tc>
          <w:tcPr>
            <w:tcW w:w="1315" w:type="dxa"/>
            <w:vAlign w:val="center"/>
          </w:tcPr>
          <w:p w:rsidRPr="00E65EB7" w:rsidR="005F2A5A" w:rsidDel="00A47D7E" w:rsidP="00312625" w:rsidRDefault="005F2A5A" w14:paraId="2C41F373" w14:textId="346968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VNP</w:t>
            </w:r>
          </w:p>
        </w:tc>
        <w:tc>
          <w:tcPr>
            <w:tcW w:w="1352" w:type="dxa"/>
            <w:vAlign w:val="center"/>
          </w:tcPr>
          <w:p w:rsidRPr="00E65EB7" w:rsidR="005F2A5A" w:rsidDel="00A47D7E" w:rsidP="00312625" w:rsidRDefault="005F2A5A" w14:paraId="415426B4" w14:textId="6AC1F7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7,8</w:t>
            </w:r>
          </w:p>
        </w:tc>
        <w:tc>
          <w:tcPr>
            <w:tcW w:w="4649" w:type="dxa"/>
          </w:tcPr>
          <w:p w:rsidRPr="001D1A72" w:rsidR="005F2A5A" w:rsidP="00312625" w:rsidRDefault="005F2A5A" w14:paraId="5B3E0FA0" w14:textId="738D59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 w:rsidRPr="00E65EB7">
              <w:rPr>
                <w:rFonts w:cs="Arial"/>
                <w:bCs/>
                <w:sz w:val="18"/>
                <w:szCs w:val="18"/>
              </w:rPr>
              <w:t xml:space="preserve">Provádění úklidu </w:t>
            </w:r>
            <w:r w:rsidRPr="00073995">
              <w:rPr>
                <w:rFonts w:cs="Arial"/>
                <w:b/>
                <w:bCs/>
                <w:sz w:val="18"/>
                <w:szCs w:val="18"/>
              </w:rPr>
              <w:t>5</w:t>
            </w:r>
            <w:r w:rsidRPr="00E65EB7">
              <w:rPr>
                <w:rFonts w:cs="Arial"/>
                <w:b/>
                <w:bCs/>
                <w:sz w:val="18"/>
                <w:szCs w:val="18"/>
              </w:rPr>
              <w:t>x týdně</w:t>
            </w:r>
            <w:r w:rsidRPr="00E65EB7">
              <w:rPr>
                <w:rFonts w:cs="Arial"/>
                <w:bCs/>
                <w:sz w:val="18"/>
                <w:szCs w:val="18"/>
              </w:rPr>
              <w:t xml:space="preserve"> v administrativních </w:t>
            </w:r>
            <w:r>
              <w:rPr>
                <w:rFonts w:cs="Arial"/>
                <w:bCs/>
                <w:sz w:val="18"/>
                <w:szCs w:val="18"/>
              </w:rPr>
              <w:t xml:space="preserve">a provozních </w:t>
            </w:r>
            <w:r w:rsidRPr="00E65EB7">
              <w:rPr>
                <w:rFonts w:cs="Arial"/>
                <w:bCs/>
                <w:sz w:val="18"/>
                <w:szCs w:val="18"/>
              </w:rPr>
              <w:t>prostor</w:t>
            </w:r>
            <w:r>
              <w:rPr>
                <w:rFonts w:cs="Arial"/>
                <w:bCs/>
                <w:sz w:val="18"/>
                <w:szCs w:val="18"/>
              </w:rPr>
              <w:t>e</w:t>
            </w:r>
            <w:r w:rsidRPr="00E65EB7">
              <w:rPr>
                <w:rFonts w:cs="Arial"/>
                <w:bCs/>
                <w:sz w:val="18"/>
                <w:szCs w:val="18"/>
              </w:rPr>
              <w:t xml:space="preserve">ch </w:t>
            </w:r>
            <w:r>
              <w:rPr>
                <w:rFonts w:cs="Arial"/>
                <w:bCs/>
                <w:sz w:val="18"/>
                <w:szCs w:val="18"/>
              </w:rPr>
              <w:t xml:space="preserve">Správy železnic, </w:t>
            </w:r>
            <w:r w:rsidRPr="00E65EB7">
              <w:rPr>
                <w:rFonts w:cs="Arial"/>
                <w:bCs/>
                <w:sz w:val="18"/>
                <w:szCs w:val="18"/>
              </w:rPr>
              <w:t>s pohotovostí zajistit úklid v případě mimořádného znečištění</w:t>
            </w:r>
          </w:p>
        </w:tc>
      </w:tr>
      <w:tr w:rsidR="005F2A5A" w:rsidTr="24CD93DB" w14:paraId="4086269C" w14:textId="77777777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vAlign w:val="center"/>
          </w:tcPr>
          <w:p w:rsidRPr="005B53CD" w:rsidR="005F2A5A" w:rsidP="00A47D7E" w:rsidRDefault="005F2A5A" w14:paraId="13D10D7E" w14:textId="77777777">
            <w:pPr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Cs/>
                <w:sz w:val="18"/>
                <w:szCs w:val="18"/>
                <w:lang w:eastAsia="cs-CZ"/>
              </w:rPr>
              <w:t>Skupina IV</w:t>
            </w:r>
          </w:p>
        </w:tc>
        <w:tc>
          <w:tcPr>
            <w:tcW w:w="1315" w:type="dxa"/>
            <w:vAlign w:val="center"/>
          </w:tcPr>
          <w:p w:rsidRPr="00E65EB7" w:rsidR="005F2A5A" w:rsidP="00A47D7E" w:rsidRDefault="005F2A5A" w14:paraId="25A49602" w14:textId="475B19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VPP</w:t>
            </w:r>
          </w:p>
        </w:tc>
        <w:tc>
          <w:tcPr>
            <w:tcW w:w="1352" w:type="dxa"/>
            <w:vAlign w:val="center"/>
          </w:tcPr>
          <w:p w:rsidRPr="00E65EB7" w:rsidR="005F2A5A" w:rsidP="00A47D7E" w:rsidRDefault="005F2A5A" w14:paraId="2732E3C8" w14:textId="22E85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1,2,4,5</w:t>
            </w:r>
          </w:p>
        </w:tc>
        <w:tc>
          <w:tcPr>
            <w:tcW w:w="4649" w:type="dxa"/>
          </w:tcPr>
          <w:p w:rsidRPr="00E65EB7" w:rsidR="005F2A5A" w:rsidP="00A47D7E" w:rsidRDefault="005F2A5A" w14:paraId="55FF5C56" w14:textId="33A944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 w:rsidRPr="00E65EB7">
              <w:rPr>
                <w:rFonts w:cs="Arial"/>
                <w:bCs/>
                <w:sz w:val="18"/>
                <w:szCs w:val="18"/>
              </w:rPr>
              <w:t xml:space="preserve">Provádění úklidu </w:t>
            </w:r>
            <w:r>
              <w:rPr>
                <w:rFonts w:cs="Arial"/>
                <w:b/>
                <w:bCs/>
                <w:sz w:val="18"/>
                <w:szCs w:val="18"/>
              </w:rPr>
              <w:t>4</w:t>
            </w:r>
            <w:r w:rsidRPr="00E65EB7">
              <w:rPr>
                <w:rFonts w:cs="Arial"/>
                <w:b/>
                <w:bCs/>
                <w:sz w:val="18"/>
                <w:szCs w:val="18"/>
              </w:rPr>
              <w:t>x týdně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Pr="00566330">
              <w:rPr>
                <w:rFonts w:cs="Arial"/>
                <w:bCs/>
                <w:sz w:val="18"/>
                <w:szCs w:val="18"/>
              </w:rPr>
              <w:t>(</w:t>
            </w:r>
            <w:r>
              <w:rPr>
                <w:rFonts w:cs="Arial"/>
                <w:bCs/>
                <w:sz w:val="18"/>
                <w:szCs w:val="18"/>
              </w:rPr>
              <w:t>možno i ve dnech</w:t>
            </w:r>
            <w:r w:rsidRPr="00566330">
              <w:rPr>
                <w:rFonts w:cs="Arial"/>
                <w:bCs/>
                <w:sz w:val="18"/>
                <w:szCs w:val="18"/>
              </w:rPr>
              <w:t xml:space="preserve"> So, Ne)</w:t>
            </w:r>
            <w:r w:rsidRPr="00E65EB7">
              <w:rPr>
                <w:rFonts w:cs="Arial"/>
                <w:bCs/>
                <w:sz w:val="18"/>
                <w:szCs w:val="18"/>
              </w:rPr>
              <w:t xml:space="preserve"> a s pohotovostí zajistit úklid v případě mimořádného znečištění veřejně přístupných prostor</w:t>
            </w:r>
            <w:r>
              <w:rPr>
                <w:rFonts w:cs="Arial"/>
                <w:bCs/>
                <w:sz w:val="18"/>
                <w:szCs w:val="18"/>
              </w:rPr>
              <w:t xml:space="preserve"> </w:t>
            </w:r>
          </w:p>
        </w:tc>
      </w:tr>
      <w:tr w:rsidR="005F2A5A" w:rsidTr="24CD93DB" w14:paraId="545D1A51" w14:textId="77777777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vAlign w:val="center"/>
          </w:tcPr>
          <w:p w:rsidRPr="005B53CD" w:rsidR="005F2A5A" w:rsidP="00A47D7E" w:rsidRDefault="005F2A5A" w14:paraId="75840091" w14:textId="77777777">
            <w:pPr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Cs/>
                <w:sz w:val="18"/>
                <w:szCs w:val="18"/>
                <w:lang w:eastAsia="cs-CZ"/>
              </w:rPr>
              <w:t xml:space="preserve">Skupina </w:t>
            </w:r>
            <w:r w:rsidRPr="005B53CD">
              <w:rPr>
                <w:rFonts w:eastAsia="Times New Roman" w:cs="Arial"/>
                <w:bCs/>
                <w:sz w:val="18"/>
                <w:szCs w:val="18"/>
                <w:lang w:eastAsia="cs-CZ"/>
              </w:rPr>
              <w:t>V</w:t>
            </w:r>
          </w:p>
        </w:tc>
        <w:tc>
          <w:tcPr>
            <w:tcW w:w="1315" w:type="dxa"/>
            <w:vAlign w:val="center"/>
          </w:tcPr>
          <w:p w:rsidRPr="00E65EB7" w:rsidR="005F2A5A" w:rsidP="00A47D7E" w:rsidRDefault="005F2A5A" w14:paraId="5B8B371C" w14:textId="4A876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VPP, VNP</w:t>
            </w:r>
          </w:p>
        </w:tc>
        <w:tc>
          <w:tcPr>
            <w:tcW w:w="1352" w:type="dxa"/>
            <w:vAlign w:val="center"/>
          </w:tcPr>
          <w:p w:rsidRPr="00E65EB7" w:rsidR="005F2A5A" w:rsidP="00A47D7E" w:rsidRDefault="005F2A5A" w14:paraId="04F61D68" w14:textId="41FA22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1,2,4,5,7,8</w:t>
            </w:r>
          </w:p>
        </w:tc>
        <w:tc>
          <w:tcPr>
            <w:tcW w:w="4649" w:type="dxa"/>
          </w:tcPr>
          <w:p w:rsidRPr="001D1A72" w:rsidR="005F2A5A" w:rsidP="00A47D7E" w:rsidRDefault="005F2A5A" w14:paraId="6416A8F8" w14:textId="4B08F3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 w:rsidRPr="00E65EB7">
              <w:rPr>
                <w:rFonts w:cs="Arial"/>
                <w:bCs/>
                <w:sz w:val="18"/>
                <w:szCs w:val="18"/>
              </w:rPr>
              <w:t xml:space="preserve">Provádění úklidu </w:t>
            </w:r>
            <w:r w:rsidRPr="00E65EB7">
              <w:rPr>
                <w:rFonts w:cs="Arial"/>
                <w:b/>
                <w:bCs/>
                <w:sz w:val="18"/>
                <w:szCs w:val="18"/>
              </w:rPr>
              <w:t>3x týdně</w:t>
            </w:r>
            <w:r w:rsidRPr="00E65EB7">
              <w:rPr>
                <w:rFonts w:cs="Arial"/>
                <w:bCs/>
                <w:sz w:val="18"/>
                <w:szCs w:val="18"/>
              </w:rPr>
              <w:t xml:space="preserve"> a s pohotovostí zajistit úklid v případě mimořádného znečištění veřejně přístupných prostor</w:t>
            </w:r>
          </w:p>
        </w:tc>
      </w:tr>
      <w:tr w:rsidR="005F2A5A" w:rsidTr="24CD93DB" w14:paraId="308A5633" w14:textId="77777777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vAlign w:val="center"/>
          </w:tcPr>
          <w:p w:rsidRPr="005B53CD" w:rsidR="005F2A5A" w:rsidP="00A47D7E" w:rsidRDefault="005F2A5A" w14:paraId="12C788AB" w14:textId="77777777">
            <w:pPr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 w:rsidRPr="005B53CD">
              <w:rPr>
                <w:rFonts w:eastAsia="Times New Roman" w:cs="Arial"/>
                <w:bCs/>
                <w:sz w:val="18"/>
                <w:szCs w:val="18"/>
                <w:lang w:eastAsia="cs-CZ"/>
              </w:rPr>
              <w:t>Skupina V</w:t>
            </w:r>
            <w:r>
              <w:rPr>
                <w:rFonts w:eastAsia="Times New Roman" w:cs="Arial"/>
                <w:bCs/>
                <w:sz w:val="18"/>
                <w:szCs w:val="18"/>
                <w:lang w:eastAsia="cs-CZ"/>
              </w:rPr>
              <w:t>I</w:t>
            </w:r>
          </w:p>
        </w:tc>
        <w:tc>
          <w:tcPr>
            <w:tcW w:w="1315" w:type="dxa"/>
            <w:vAlign w:val="center"/>
          </w:tcPr>
          <w:p w:rsidRPr="00E65EB7" w:rsidR="005F2A5A" w:rsidP="00A47D7E" w:rsidRDefault="005F2A5A" w14:paraId="285496BF" w14:textId="6BE169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VNP</w:t>
            </w:r>
          </w:p>
        </w:tc>
        <w:tc>
          <w:tcPr>
            <w:tcW w:w="1352" w:type="dxa"/>
            <w:vAlign w:val="center"/>
          </w:tcPr>
          <w:p w:rsidRPr="00E65EB7" w:rsidR="005F2A5A" w:rsidP="00A47D7E" w:rsidRDefault="005E3154" w14:paraId="62BC40F1" w14:textId="30B029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5,</w:t>
            </w:r>
            <w:r w:rsidR="005F2A5A">
              <w:rPr>
                <w:rFonts w:cs="Arial"/>
                <w:bCs/>
                <w:sz w:val="18"/>
                <w:szCs w:val="18"/>
              </w:rPr>
              <w:t>7,8</w:t>
            </w:r>
          </w:p>
        </w:tc>
        <w:tc>
          <w:tcPr>
            <w:tcW w:w="4649" w:type="dxa"/>
          </w:tcPr>
          <w:p w:rsidRPr="001D1A72" w:rsidR="005F2A5A" w:rsidP="00F041ED" w:rsidRDefault="005F2A5A" w14:paraId="0BD2C989" w14:textId="2800A4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 w:rsidRPr="00E65EB7">
              <w:rPr>
                <w:rFonts w:cs="Arial"/>
                <w:bCs/>
                <w:sz w:val="18"/>
                <w:szCs w:val="18"/>
              </w:rPr>
              <w:t xml:space="preserve">Provádění úklidu </w:t>
            </w:r>
            <w:r w:rsidRPr="000E5136">
              <w:rPr>
                <w:rFonts w:cs="Arial"/>
                <w:b/>
                <w:bCs/>
                <w:sz w:val="18"/>
                <w:szCs w:val="18"/>
              </w:rPr>
              <w:t>2</w:t>
            </w:r>
            <w:r w:rsidRPr="00E65EB7">
              <w:rPr>
                <w:rFonts w:cs="Arial"/>
                <w:b/>
                <w:bCs/>
                <w:sz w:val="18"/>
                <w:szCs w:val="18"/>
              </w:rPr>
              <w:t>x týdně</w:t>
            </w:r>
            <w:r>
              <w:rPr>
                <w:rFonts w:cs="Arial"/>
                <w:bCs/>
                <w:sz w:val="18"/>
                <w:szCs w:val="18"/>
              </w:rPr>
              <w:t xml:space="preserve">, </w:t>
            </w:r>
            <w:r w:rsidRPr="00E65EB7">
              <w:rPr>
                <w:rFonts w:cs="Arial"/>
                <w:bCs/>
                <w:sz w:val="18"/>
                <w:szCs w:val="18"/>
              </w:rPr>
              <w:t>s pohotovostí zajistit úklid v případě mimořádného znečištění</w:t>
            </w:r>
            <w:r w:rsidR="00F041ED">
              <w:rPr>
                <w:rFonts w:cs="Arial"/>
                <w:bCs/>
                <w:sz w:val="18"/>
                <w:szCs w:val="18"/>
              </w:rPr>
              <w:t xml:space="preserve"> veřejně přístupných prostor</w:t>
            </w:r>
          </w:p>
        </w:tc>
      </w:tr>
      <w:tr w:rsidR="005F2A5A" w:rsidTr="24CD93DB" w14:paraId="7956803D" w14:textId="77777777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vAlign w:val="center"/>
          </w:tcPr>
          <w:p w:rsidRPr="005B53CD" w:rsidR="005F2A5A" w:rsidP="00A47D7E" w:rsidRDefault="005F2A5A" w14:paraId="4619BCAB" w14:textId="77777777">
            <w:pPr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 w:rsidRPr="005B53CD">
              <w:rPr>
                <w:rFonts w:eastAsia="Times New Roman" w:cs="Arial"/>
                <w:bCs/>
                <w:sz w:val="18"/>
                <w:szCs w:val="18"/>
                <w:lang w:eastAsia="cs-CZ"/>
              </w:rPr>
              <w:t>Skupina VI</w:t>
            </w:r>
            <w:r>
              <w:rPr>
                <w:rFonts w:eastAsia="Times New Roman" w:cs="Arial"/>
                <w:bCs/>
                <w:sz w:val="18"/>
                <w:szCs w:val="18"/>
                <w:lang w:eastAsia="cs-CZ"/>
              </w:rPr>
              <w:t>I</w:t>
            </w:r>
          </w:p>
        </w:tc>
        <w:tc>
          <w:tcPr>
            <w:tcW w:w="1315" w:type="dxa"/>
            <w:vAlign w:val="center"/>
          </w:tcPr>
          <w:p w:rsidRPr="00E65EB7" w:rsidR="005F2A5A" w:rsidP="00A47D7E" w:rsidRDefault="005F2A5A" w14:paraId="270DCBB6" w14:textId="2B7F92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VPP, VNP, kolejiště</w:t>
            </w:r>
          </w:p>
        </w:tc>
        <w:tc>
          <w:tcPr>
            <w:tcW w:w="1352" w:type="dxa"/>
            <w:vAlign w:val="center"/>
          </w:tcPr>
          <w:p w:rsidRPr="00E65EB7" w:rsidR="005F2A5A" w:rsidP="00A47D7E" w:rsidRDefault="005F2A5A" w14:paraId="01F9C4DE" w14:textId="445E35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1,2,4,5,6,7,8</w:t>
            </w:r>
          </w:p>
        </w:tc>
        <w:tc>
          <w:tcPr>
            <w:tcW w:w="4649" w:type="dxa"/>
          </w:tcPr>
          <w:p w:rsidRPr="001D1A72" w:rsidR="005F2A5A" w:rsidP="00A47D7E" w:rsidRDefault="005F2A5A" w14:paraId="6467B34D" w14:textId="17CA04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 w:rsidRPr="00E65EB7">
              <w:rPr>
                <w:rFonts w:cs="Arial"/>
                <w:bCs/>
                <w:sz w:val="18"/>
                <w:szCs w:val="18"/>
              </w:rPr>
              <w:t xml:space="preserve">Provádění úklidu </w:t>
            </w:r>
            <w:r>
              <w:rPr>
                <w:rFonts w:cs="Arial"/>
                <w:b/>
                <w:bCs/>
                <w:sz w:val="18"/>
                <w:szCs w:val="18"/>
              </w:rPr>
              <w:t>1</w:t>
            </w:r>
            <w:r w:rsidRPr="00E65EB7">
              <w:rPr>
                <w:rFonts w:cs="Arial"/>
                <w:b/>
                <w:bCs/>
                <w:sz w:val="18"/>
                <w:szCs w:val="18"/>
              </w:rPr>
              <w:t>x týdně</w:t>
            </w:r>
            <w:r w:rsidRPr="00E65EB7">
              <w:rPr>
                <w:rFonts w:cs="Arial"/>
                <w:bCs/>
                <w:sz w:val="18"/>
                <w:szCs w:val="18"/>
              </w:rPr>
              <w:t xml:space="preserve"> a s pohotovostí zajistit úklid v</w:t>
            </w:r>
            <w:r>
              <w:rPr>
                <w:rFonts w:cs="Arial"/>
                <w:bCs/>
                <w:sz w:val="18"/>
                <w:szCs w:val="18"/>
              </w:rPr>
              <w:t> </w:t>
            </w:r>
            <w:r w:rsidRPr="00E65EB7">
              <w:rPr>
                <w:rFonts w:cs="Arial"/>
                <w:bCs/>
                <w:sz w:val="18"/>
                <w:szCs w:val="18"/>
              </w:rPr>
              <w:t>případě</w:t>
            </w:r>
            <w:r>
              <w:rPr>
                <w:rFonts w:cs="Arial"/>
                <w:bCs/>
                <w:sz w:val="18"/>
                <w:szCs w:val="18"/>
              </w:rPr>
              <w:t xml:space="preserve"> </w:t>
            </w:r>
            <w:r w:rsidRPr="00E65EB7">
              <w:rPr>
                <w:rFonts w:cs="Arial"/>
                <w:bCs/>
                <w:sz w:val="18"/>
                <w:szCs w:val="18"/>
              </w:rPr>
              <w:t>mimořádného znečištění veřejně přístupných prostor</w:t>
            </w:r>
          </w:p>
        </w:tc>
      </w:tr>
      <w:tr w:rsidR="005F2A5A" w:rsidTr="24CD93DB" w14:paraId="31016BA8" w14:textId="77777777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vAlign w:val="center"/>
          </w:tcPr>
          <w:p w:rsidRPr="005B53CD" w:rsidR="005F2A5A" w:rsidP="00A47D7E" w:rsidRDefault="005F2A5A" w14:paraId="06829A40" w14:textId="77777777">
            <w:pPr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 w:rsidRPr="005B53CD">
              <w:rPr>
                <w:rFonts w:eastAsia="Times New Roman" w:cs="Arial"/>
                <w:bCs/>
                <w:sz w:val="18"/>
                <w:szCs w:val="18"/>
                <w:lang w:eastAsia="cs-CZ"/>
              </w:rPr>
              <w:t>Skupina VII</w:t>
            </w:r>
            <w:r>
              <w:rPr>
                <w:rFonts w:eastAsia="Times New Roman" w:cs="Arial"/>
                <w:bCs/>
                <w:sz w:val="18"/>
                <w:szCs w:val="18"/>
                <w:lang w:eastAsia="cs-CZ"/>
              </w:rPr>
              <w:t>I</w:t>
            </w:r>
          </w:p>
        </w:tc>
        <w:tc>
          <w:tcPr>
            <w:tcW w:w="1315" w:type="dxa"/>
            <w:vAlign w:val="center"/>
          </w:tcPr>
          <w:p w:rsidRPr="00E65EB7" w:rsidR="005F2A5A" w:rsidP="00A47D7E" w:rsidRDefault="005F2A5A" w14:paraId="38B689D6" w14:textId="25DCCD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VPP, kolejiště</w:t>
            </w:r>
          </w:p>
        </w:tc>
        <w:tc>
          <w:tcPr>
            <w:tcW w:w="1352" w:type="dxa"/>
            <w:vAlign w:val="center"/>
          </w:tcPr>
          <w:p w:rsidRPr="00E65EB7" w:rsidR="005F2A5A" w:rsidP="00A47D7E" w:rsidRDefault="005F2A5A" w14:paraId="79D436C8" w14:textId="47E620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1,2,4,5,6</w:t>
            </w:r>
          </w:p>
        </w:tc>
        <w:tc>
          <w:tcPr>
            <w:tcW w:w="4649" w:type="dxa"/>
          </w:tcPr>
          <w:p w:rsidRPr="001D1A72" w:rsidR="005F2A5A" w:rsidP="00A47D7E" w:rsidRDefault="005F2A5A" w14:paraId="5B6446EA" w14:textId="4B39DE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 w:rsidRPr="00E65EB7">
              <w:rPr>
                <w:rFonts w:cs="Arial"/>
                <w:bCs/>
                <w:sz w:val="18"/>
                <w:szCs w:val="18"/>
              </w:rPr>
              <w:t xml:space="preserve">Provádění úklidu </w:t>
            </w:r>
            <w:r>
              <w:rPr>
                <w:rFonts w:cs="Arial"/>
                <w:b/>
                <w:bCs/>
                <w:sz w:val="18"/>
                <w:szCs w:val="18"/>
              </w:rPr>
              <w:t>2</w:t>
            </w:r>
            <w:r w:rsidRPr="00E65EB7">
              <w:rPr>
                <w:rFonts w:cs="Arial"/>
                <w:b/>
                <w:bCs/>
                <w:sz w:val="18"/>
                <w:szCs w:val="18"/>
              </w:rPr>
              <w:t xml:space="preserve">x </w:t>
            </w:r>
            <w:r>
              <w:rPr>
                <w:rFonts w:cs="Arial"/>
                <w:b/>
                <w:bCs/>
                <w:sz w:val="18"/>
                <w:szCs w:val="18"/>
              </w:rPr>
              <w:t>měsíčně</w:t>
            </w:r>
            <w:r w:rsidRPr="00E65EB7">
              <w:rPr>
                <w:rFonts w:cs="Arial"/>
                <w:bCs/>
                <w:sz w:val="18"/>
                <w:szCs w:val="18"/>
              </w:rPr>
              <w:t xml:space="preserve"> a s pohotovostí zajistit úklid v</w:t>
            </w:r>
            <w:r>
              <w:rPr>
                <w:rFonts w:cs="Arial"/>
                <w:bCs/>
                <w:sz w:val="18"/>
                <w:szCs w:val="18"/>
              </w:rPr>
              <w:t> </w:t>
            </w:r>
            <w:r w:rsidRPr="00E65EB7">
              <w:rPr>
                <w:rFonts w:cs="Arial"/>
                <w:bCs/>
                <w:sz w:val="18"/>
                <w:szCs w:val="18"/>
              </w:rPr>
              <w:t>případě</w:t>
            </w:r>
            <w:r>
              <w:rPr>
                <w:rFonts w:cs="Arial"/>
                <w:bCs/>
                <w:sz w:val="18"/>
                <w:szCs w:val="18"/>
              </w:rPr>
              <w:t xml:space="preserve"> </w:t>
            </w:r>
            <w:r w:rsidRPr="00E65EB7">
              <w:rPr>
                <w:rFonts w:cs="Arial"/>
                <w:bCs/>
                <w:sz w:val="18"/>
                <w:szCs w:val="18"/>
              </w:rPr>
              <w:t>mimořádného znečištění veřejně přístupných prostor</w:t>
            </w:r>
          </w:p>
        </w:tc>
      </w:tr>
      <w:tr w:rsidR="005F2A5A" w:rsidTr="24CD93DB" w14:paraId="7B4B22BB" w14:textId="77777777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vAlign w:val="center"/>
          </w:tcPr>
          <w:p w:rsidRPr="005B53CD" w:rsidR="005F2A5A" w:rsidP="00A47D7E" w:rsidRDefault="005F2A5A" w14:paraId="1E8BCE0C" w14:textId="77777777">
            <w:pPr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Cs/>
                <w:sz w:val="18"/>
                <w:szCs w:val="18"/>
                <w:lang w:eastAsia="cs-CZ"/>
              </w:rPr>
              <w:t>Skupina IX</w:t>
            </w:r>
          </w:p>
        </w:tc>
        <w:tc>
          <w:tcPr>
            <w:tcW w:w="1315" w:type="dxa"/>
            <w:vAlign w:val="center"/>
          </w:tcPr>
          <w:p w:rsidRPr="00E65EB7" w:rsidR="005F2A5A" w:rsidP="00A47D7E" w:rsidRDefault="00837D37" w14:paraId="243233CE" w14:textId="43373F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VPP, </w:t>
            </w:r>
            <w:r w:rsidR="005F2A5A">
              <w:rPr>
                <w:rFonts w:cs="Arial"/>
                <w:sz w:val="18"/>
                <w:szCs w:val="18"/>
              </w:rPr>
              <w:t>VNP, kolejiště</w:t>
            </w:r>
          </w:p>
        </w:tc>
        <w:tc>
          <w:tcPr>
            <w:tcW w:w="1352" w:type="dxa"/>
            <w:vAlign w:val="center"/>
          </w:tcPr>
          <w:p w:rsidRPr="00E65EB7" w:rsidR="005F2A5A" w:rsidP="00A47D7E" w:rsidRDefault="00E702C6" w14:paraId="788C224A" w14:textId="72EC3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1,4,5,</w:t>
            </w:r>
            <w:r w:rsidR="005F2A5A">
              <w:rPr>
                <w:rFonts w:cs="Arial"/>
                <w:sz w:val="18"/>
                <w:szCs w:val="18"/>
              </w:rPr>
              <w:t>6,7,8</w:t>
            </w:r>
          </w:p>
        </w:tc>
        <w:tc>
          <w:tcPr>
            <w:tcW w:w="4649" w:type="dxa"/>
          </w:tcPr>
          <w:p w:rsidRPr="001D1A72" w:rsidR="005F2A5A" w:rsidP="00A47D7E" w:rsidRDefault="005F2A5A" w14:paraId="746C56CE" w14:textId="0FDC8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 w:rsidRPr="00E65EB7">
              <w:rPr>
                <w:rFonts w:cs="Arial"/>
                <w:sz w:val="18"/>
                <w:szCs w:val="18"/>
              </w:rPr>
              <w:t xml:space="preserve">Provádění úklidu </w:t>
            </w:r>
            <w:r>
              <w:rPr>
                <w:rFonts w:cs="Arial"/>
                <w:b/>
                <w:sz w:val="18"/>
                <w:szCs w:val="18"/>
              </w:rPr>
              <w:t>1</w:t>
            </w:r>
            <w:r w:rsidRPr="00E65EB7">
              <w:rPr>
                <w:rFonts w:cs="Arial"/>
                <w:b/>
                <w:sz w:val="18"/>
                <w:szCs w:val="18"/>
              </w:rPr>
              <w:t>x měsíčně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(relé</w:t>
            </w:r>
            <w:r w:rsidRPr="004A54C9">
              <w:rPr>
                <w:rFonts w:cs="Arial"/>
                <w:sz w:val="18"/>
                <w:szCs w:val="18"/>
              </w:rPr>
              <w:t>ové sály,</w:t>
            </w:r>
            <w:r w:rsidR="00837D37">
              <w:rPr>
                <w:rFonts w:cs="Arial"/>
                <w:sz w:val="18"/>
                <w:szCs w:val="18"/>
              </w:rPr>
              <w:t xml:space="preserve"> sypaná </w:t>
            </w:r>
            <w:proofErr w:type="gramStart"/>
            <w:r w:rsidR="00837D37">
              <w:rPr>
                <w:rFonts w:cs="Arial"/>
                <w:sz w:val="18"/>
                <w:szCs w:val="18"/>
              </w:rPr>
              <w:t>nástupiště,</w:t>
            </w:r>
            <w:proofErr w:type="gramEnd"/>
            <w:r w:rsidRPr="004A54C9">
              <w:rPr>
                <w:rFonts w:cs="Arial"/>
                <w:sz w:val="18"/>
                <w:szCs w:val="18"/>
              </w:rPr>
              <w:t xml:space="preserve"> apod.)</w:t>
            </w:r>
          </w:p>
        </w:tc>
      </w:tr>
      <w:tr w:rsidR="005F2A5A" w:rsidTr="24CD93DB" w14:paraId="3D83B5F8" w14:textId="77777777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vAlign w:val="center"/>
          </w:tcPr>
          <w:p w:rsidRPr="005B53CD" w:rsidR="005F2A5A" w:rsidP="003C6B5B" w:rsidRDefault="005F2A5A" w14:paraId="0C80508E" w14:textId="77777777">
            <w:pPr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Cs/>
                <w:sz w:val="18"/>
                <w:szCs w:val="18"/>
                <w:lang w:eastAsia="cs-CZ"/>
              </w:rPr>
              <w:t>Skupina X</w:t>
            </w:r>
          </w:p>
        </w:tc>
        <w:tc>
          <w:tcPr>
            <w:tcW w:w="1315" w:type="dxa"/>
            <w:vAlign w:val="center"/>
          </w:tcPr>
          <w:p w:rsidRPr="00E65EB7" w:rsidR="005F2A5A" w:rsidP="003C6B5B" w:rsidRDefault="00837D37" w14:paraId="7EE56777" w14:textId="73CC91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VPP, </w:t>
            </w:r>
            <w:r w:rsidR="005F2A5A">
              <w:rPr>
                <w:rFonts w:cs="Arial"/>
                <w:sz w:val="18"/>
                <w:szCs w:val="18"/>
              </w:rPr>
              <w:t>VNP</w:t>
            </w:r>
          </w:p>
        </w:tc>
        <w:tc>
          <w:tcPr>
            <w:tcW w:w="1352" w:type="dxa"/>
            <w:vAlign w:val="center"/>
          </w:tcPr>
          <w:p w:rsidRPr="00E65EB7" w:rsidR="005F2A5A" w:rsidP="003C6B5B" w:rsidRDefault="00837D37" w14:paraId="7CF6E65B" w14:textId="323A1F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5,</w:t>
            </w:r>
            <w:r w:rsidR="005F2A5A">
              <w:rPr>
                <w:rFonts w:cs="Arial"/>
                <w:sz w:val="18"/>
                <w:szCs w:val="18"/>
              </w:rPr>
              <w:t>7,8</w:t>
            </w:r>
          </w:p>
        </w:tc>
        <w:tc>
          <w:tcPr>
            <w:tcW w:w="4649" w:type="dxa"/>
          </w:tcPr>
          <w:p w:rsidRPr="001D1A72" w:rsidR="005F2A5A" w:rsidP="003C6B5B" w:rsidRDefault="005F2A5A" w14:paraId="319F0B5D" w14:textId="10E568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 w:rsidRPr="00E65EB7">
              <w:rPr>
                <w:rFonts w:cs="Arial"/>
                <w:sz w:val="18"/>
                <w:szCs w:val="18"/>
              </w:rPr>
              <w:t xml:space="preserve">Provádění úklidu </w:t>
            </w:r>
            <w:r>
              <w:rPr>
                <w:rFonts w:cs="Arial"/>
                <w:b/>
                <w:sz w:val="18"/>
                <w:szCs w:val="18"/>
              </w:rPr>
              <w:t>1</w:t>
            </w:r>
            <w:r w:rsidRPr="00E65EB7">
              <w:rPr>
                <w:rFonts w:cs="Arial"/>
                <w:b/>
                <w:sz w:val="18"/>
                <w:szCs w:val="18"/>
              </w:rPr>
              <w:t xml:space="preserve">x </w:t>
            </w:r>
            <w:r>
              <w:rPr>
                <w:rFonts w:cs="Arial"/>
                <w:b/>
                <w:sz w:val="18"/>
                <w:szCs w:val="18"/>
              </w:rPr>
              <w:t xml:space="preserve">2 měsíce </w:t>
            </w:r>
            <w:r>
              <w:rPr>
                <w:rFonts w:cs="Arial"/>
                <w:sz w:val="18"/>
                <w:szCs w:val="18"/>
              </w:rPr>
              <w:t>(relé</w:t>
            </w:r>
            <w:r w:rsidRPr="004A54C9">
              <w:rPr>
                <w:rFonts w:cs="Arial"/>
                <w:sz w:val="18"/>
                <w:szCs w:val="18"/>
              </w:rPr>
              <w:t>ové sály,</w:t>
            </w:r>
            <w:r w:rsidR="00837D37">
              <w:rPr>
                <w:rFonts w:cs="Arial"/>
                <w:sz w:val="18"/>
                <w:szCs w:val="18"/>
              </w:rPr>
              <w:t xml:space="preserve"> sypaná </w:t>
            </w:r>
            <w:proofErr w:type="gramStart"/>
            <w:r w:rsidR="00837D37">
              <w:rPr>
                <w:rFonts w:cs="Arial"/>
                <w:sz w:val="18"/>
                <w:szCs w:val="18"/>
              </w:rPr>
              <w:t>nástupiště,</w:t>
            </w:r>
            <w:proofErr w:type="gramEnd"/>
            <w:r w:rsidRPr="004A54C9">
              <w:rPr>
                <w:rFonts w:cs="Arial"/>
                <w:sz w:val="18"/>
                <w:szCs w:val="18"/>
              </w:rPr>
              <w:t xml:space="preserve"> apod.)</w:t>
            </w:r>
          </w:p>
        </w:tc>
      </w:tr>
      <w:tr w:rsidR="005F2A5A" w:rsidTr="24CD93DB" w14:paraId="2523243D" w14:textId="77777777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dxa"/>
            <w:vAlign w:val="center"/>
          </w:tcPr>
          <w:p w:rsidRPr="005B53CD" w:rsidR="005F2A5A" w:rsidP="003C6B5B" w:rsidRDefault="005F2A5A" w14:paraId="00E8B401" w14:textId="77777777">
            <w:pPr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Cs/>
                <w:sz w:val="18"/>
                <w:szCs w:val="18"/>
                <w:lang w:eastAsia="cs-CZ"/>
              </w:rPr>
              <w:t>Skupina XI</w:t>
            </w:r>
          </w:p>
        </w:tc>
        <w:tc>
          <w:tcPr>
            <w:tcW w:w="1315" w:type="dxa"/>
            <w:vAlign w:val="center"/>
          </w:tcPr>
          <w:p w:rsidRPr="00E65EB7" w:rsidR="005F2A5A" w:rsidP="003C6B5B" w:rsidRDefault="005F2A5A" w14:paraId="60B038BA" w14:textId="1B2A3D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kolejiště</w:t>
            </w:r>
          </w:p>
        </w:tc>
        <w:tc>
          <w:tcPr>
            <w:tcW w:w="1352" w:type="dxa"/>
            <w:vAlign w:val="center"/>
          </w:tcPr>
          <w:p w:rsidRPr="00E65EB7" w:rsidR="005F2A5A" w:rsidP="003C6B5B" w:rsidRDefault="005F2A5A" w14:paraId="68F4B9C5" w14:textId="16DB24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4649" w:type="dxa"/>
          </w:tcPr>
          <w:p w:rsidRPr="001D1A72" w:rsidR="005F2A5A" w:rsidP="003C6B5B" w:rsidRDefault="005F2A5A" w14:paraId="7A4E33B8" w14:textId="26F03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8"/>
                <w:szCs w:val="18"/>
              </w:rPr>
            </w:pPr>
            <w:r w:rsidRPr="00E65EB7">
              <w:rPr>
                <w:rFonts w:cs="Arial"/>
                <w:sz w:val="18"/>
                <w:szCs w:val="18"/>
              </w:rPr>
              <w:t xml:space="preserve">Provádění úklidu </w:t>
            </w:r>
            <w:r>
              <w:rPr>
                <w:rFonts w:cs="Arial"/>
                <w:b/>
                <w:sz w:val="18"/>
                <w:szCs w:val="18"/>
              </w:rPr>
              <w:t>1</w:t>
            </w:r>
            <w:r w:rsidRPr="00E65EB7">
              <w:rPr>
                <w:rFonts w:cs="Arial"/>
                <w:b/>
                <w:sz w:val="18"/>
                <w:szCs w:val="18"/>
              </w:rPr>
              <w:t xml:space="preserve">x </w:t>
            </w:r>
            <w:r>
              <w:rPr>
                <w:rFonts w:cs="Arial"/>
                <w:b/>
                <w:sz w:val="18"/>
                <w:szCs w:val="18"/>
              </w:rPr>
              <w:t xml:space="preserve">3 měsíce </w:t>
            </w:r>
            <w:r w:rsidRPr="002A1607">
              <w:rPr>
                <w:rFonts w:cs="Arial"/>
                <w:sz w:val="18"/>
                <w:szCs w:val="18"/>
              </w:rPr>
              <w:t>(kolejiště)</w:t>
            </w:r>
          </w:p>
        </w:tc>
      </w:tr>
    </w:tbl>
    <w:p w:rsidR="000A1D17" w:rsidP="00A923C8" w:rsidRDefault="000A1D17" w14:paraId="208EE68F" w14:textId="77777777">
      <w:pPr>
        <w:pStyle w:val="BodyText3"/>
      </w:pPr>
    </w:p>
    <w:p w:rsidR="002A1607" w:rsidP="00A923C8" w:rsidRDefault="008A339B" w14:paraId="53D791B4" w14:textId="41219D0E">
      <w:pPr>
        <w:pStyle w:val="BodyText3"/>
        <w:rPr>
          <w:b w:val="0"/>
          <w:szCs w:val="20"/>
        </w:rPr>
      </w:pPr>
      <w:r w:rsidRPr="223761F4">
        <w:rPr>
          <w:b w:val="0"/>
          <w:szCs w:val="20"/>
        </w:rPr>
        <w:t>Konkrétní dny a č</w:t>
      </w:r>
      <w:r w:rsidRPr="223761F4" w:rsidR="00ED2B9F">
        <w:rPr>
          <w:b w:val="0"/>
          <w:szCs w:val="20"/>
        </w:rPr>
        <w:t>asové rozmezí, kdy budou úklidy skutečně</w:t>
      </w:r>
      <w:r w:rsidRPr="223761F4" w:rsidR="001F5F1D">
        <w:rPr>
          <w:b w:val="0"/>
          <w:szCs w:val="20"/>
        </w:rPr>
        <w:t xml:space="preserve"> </w:t>
      </w:r>
      <w:r w:rsidRPr="223761F4" w:rsidR="00ED2B9F">
        <w:rPr>
          <w:b w:val="0"/>
          <w:szCs w:val="20"/>
        </w:rPr>
        <w:t>prováděny,</w:t>
      </w:r>
      <w:r w:rsidRPr="223761F4" w:rsidR="001F5F1D">
        <w:rPr>
          <w:b w:val="0"/>
          <w:szCs w:val="20"/>
        </w:rPr>
        <w:t xml:space="preserve"> bud</w:t>
      </w:r>
      <w:r w:rsidRPr="223761F4" w:rsidR="00ED2B9F">
        <w:rPr>
          <w:b w:val="0"/>
          <w:szCs w:val="20"/>
        </w:rPr>
        <w:t>e</w:t>
      </w:r>
      <w:r w:rsidRPr="223761F4" w:rsidR="001F5F1D">
        <w:rPr>
          <w:b w:val="0"/>
          <w:szCs w:val="20"/>
        </w:rPr>
        <w:t xml:space="preserve"> uveden</w:t>
      </w:r>
      <w:r w:rsidRPr="223761F4" w:rsidR="00ED2B9F">
        <w:rPr>
          <w:b w:val="0"/>
          <w:szCs w:val="20"/>
        </w:rPr>
        <w:t>o</w:t>
      </w:r>
      <w:r w:rsidRPr="223761F4" w:rsidR="001F5F1D">
        <w:rPr>
          <w:b w:val="0"/>
          <w:szCs w:val="20"/>
        </w:rPr>
        <w:t xml:space="preserve"> v</w:t>
      </w:r>
      <w:r w:rsidRPr="223761F4" w:rsidR="005C0C1C">
        <w:rPr>
          <w:b w:val="0"/>
          <w:szCs w:val="20"/>
        </w:rPr>
        <w:t> </w:t>
      </w:r>
      <w:r w:rsidRPr="223761F4" w:rsidR="001F5F1D">
        <w:rPr>
          <w:b w:val="0"/>
          <w:szCs w:val="20"/>
        </w:rPr>
        <w:t xml:space="preserve">jednotlivých </w:t>
      </w:r>
      <w:r w:rsidR="00F6052D">
        <w:rPr>
          <w:b w:val="0"/>
          <w:szCs w:val="20"/>
        </w:rPr>
        <w:t>P</w:t>
      </w:r>
      <w:r w:rsidRPr="223761F4" w:rsidR="001F5F1D">
        <w:rPr>
          <w:b w:val="0"/>
          <w:szCs w:val="20"/>
        </w:rPr>
        <w:t>lánech úklidů</w:t>
      </w:r>
      <w:r w:rsidRPr="223761F4" w:rsidR="00ED2B9F">
        <w:rPr>
          <w:b w:val="0"/>
          <w:szCs w:val="20"/>
        </w:rPr>
        <w:t>. Maximální možné</w:t>
      </w:r>
      <w:r w:rsidRPr="223761F4" w:rsidR="001F0301">
        <w:rPr>
          <w:b w:val="0"/>
          <w:szCs w:val="20"/>
        </w:rPr>
        <w:t xml:space="preserve"> časové</w:t>
      </w:r>
      <w:r w:rsidRPr="223761F4" w:rsidR="00ED2B9F">
        <w:rPr>
          <w:b w:val="0"/>
          <w:szCs w:val="20"/>
        </w:rPr>
        <w:t xml:space="preserve"> rozmezí bude určeno vždy dohod</w:t>
      </w:r>
      <w:r w:rsidRPr="223761F4" w:rsidR="00026142">
        <w:rPr>
          <w:b w:val="0"/>
          <w:szCs w:val="20"/>
        </w:rPr>
        <w:t>o</w:t>
      </w:r>
      <w:r w:rsidRPr="223761F4" w:rsidR="00ED2B9F">
        <w:rPr>
          <w:b w:val="0"/>
          <w:szCs w:val="20"/>
        </w:rPr>
        <w:t xml:space="preserve">u </w:t>
      </w:r>
      <w:r w:rsidRPr="223761F4" w:rsidR="005C0C1C">
        <w:rPr>
          <w:b w:val="0"/>
          <w:szCs w:val="20"/>
        </w:rPr>
        <w:t>Objednatele</w:t>
      </w:r>
      <w:r w:rsidRPr="223761F4" w:rsidR="00ED2B9F">
        <w:rPr>
          <w:b w:val="0"/>
          <w:szCs w:val="20"/>
        </w:rPr>
        <w:t xml:space="preserve"> a </w:t>
      </w:r>
      <w:r w:rsidRPr="223761F4" w:rsidR="00AA7B03">
        <w:rPr>
          <w:b w:val="0"/>
          <w:szCs w:val="20"/>
        </w:rPr>
        <w:t>Posky</w:t>
      </w:r>
      <w:r w:rsidRPr="223761F4" w:rsidR="00026142">
        <w:rPr>
          <w:b w:val="0"/>
          <w:szCs w:val="20"/>
        </w:rPr>
        <w:t>to</w:t>
      </w:r>
      <w:r w:rsidRPr="223761F4" w:rsidR="00ED2B9F">
        <w:rPr>
          <w:b w:val="0"/>
          <w:szCs w:val="20"/>
        </w:rPr>
        <w:t>vatele.</w:t>
      </w:r>
      <w:r w:rsidRPr="223761F4" w:rsidR="3EF54149">
        <w:rPr>
          <w:b w:val="0"/>
          <w:szCs w:val="20"/>
        </w:rPr>
        <w:t xml:space="preserve"> Prostory typu 7 a 8 mohou být uklízeny v dopoledních i odpoledních hodinách</w:t>
      </w:r>
      <w:r w:rsidRPr="223761F4" w:rsidR="4853CC0B">
        <w:rPr>
          <w:b w:val="0"/>
          <w:szCs w:val="20"/>
        </w:rPr>
        <w:t>,</w:t>
      </w:r>
      <w:r w:rsidRPr="223761F4" w:rsidR="3EF54149">
        <w:rPr>
          <w:b w:val="0"/>
          <w:szCs w:val="20"/>
        </w:rPr>
        <w:t xml:space="preserve"> </w:t>
      </w:r>
      <w:r w:rsidRPr="223761F4" w:rsidR="2679D83A">
        <w:rPr>
          <w:b w:val="0"/>
          <w:szCs w:val="20"/>
        </w:rPr>
        <w:t xml:space="preserve">a to </w:t>
      </w:r>
      <w:r w:rsidRPr="223761F4" w:rsidR="3EF54149">
        <w:rPr>
          <w:b w:val="0"/>
          <w:szCs w:val="20"/>
        </w:rPr>
        <w:t xml:space="preserve">dle požadavků </w:t>
      </w:r>
      <w:r w:rsidRPr="223761F4" w:rsidR="4D38219A">
        <w:rPr>
          <w:b w:val="0"/>
          <w:szCs w:val="20"/>
        </w:rPr>
        <w:t>Objednatele.</w:t>
      </w:r>
    </w:p>
    <w:p w:rsidR="5BA1831C" w:rsidP="177EE432" w:rsidRDefault="5BA1831C" w14:paraId="28079177" w14:textId="69C51DB3">
      <w:pPr>
        <w:pStyle w:val="BodyText3"/>
        <w:ind w:right="62"/>
        <w:rPr>
          <w:b w:val="0"/>
          <w:szCs w:val="20"/>
        </w:rPr>
      </w:pPr>
      <w:r w:rsidRPr="223761F4">
        <w:rPr>
          <w:b w:val="0"/>
          <w:szCs w:val="20"/>
        </w:rPr>
        <w:t>Při kalkulaci cen úklidových služeb u prostor s frekvencemi X a XI (tj. 1x 2 měsíce, 1x 3 měsíce) je potřeba vzít v potaz, že se jedná o sazbu, která bude Zadavatelem hrazena každý měsíc, nicméně reálný výkon služby ze strany Poskytovatele bude probíhat v těchto frekvencích. Ceny u těchto frekvencí by měly být navázány na ceny ve frekvenci IX takovým způsobem, kdy cena ve skupině X a XI by měla být v úrovni 1/2, resp. 1/3 ceny služby u frekvence IX.</w:t>
      </w:r>
    </w:p>
    <w:p w:rsidRPr="00A7471A" w:rsidR="000F1C16" w:rsidP="00A923C8" w:rsidRDefault="64D2EA7E" w14:paraId="5AEF146B" w14:textId="5C0DA927">
      <w:pPr>
        <w:pStyle w:val="BodyText3"/>
        <w:rPr>
          <w:b w:val="0"/>
          <w:szCs w:val="20"/>
        </w:rPr>
      </w:pPr>
      <w:r w:rsidRPr="00A7471A">
        <w:rPr>
          <w:b w:val="0"/>
          <w:szCs w:val="20"/>
        </w:rPr>
        <w:t xml:space="preserve">V </w:t>
      </w:r>
      <w:r w:rsidRPr="00A7471A" w:rsidR="000F1C16">
        <w:rPr>
          <w:b w:val="0"/>
          <w:szCs w:val="20"/>
        </w:rPr>
        <w:t xml:space="preserve">časové skupině I </w:t>
      </w:r>
      <w:r w:rsidRPr="00A7471A" w:rsidR="00EB74F4">
        <w:rPr>
          <w:b w:val="0"/>
          <w:szCs w:val="20"/>
        </w:rPr>
        <w:t xml:space="preserve">ve VPP </w:t>
      </w:r>
      <w:r w:rsidRPr="00A7471A" w:rsidR="000F1C16">
        <w:rPr>
          <w:b w:val="0"/>
          <w:szCs w:val="20"/>
        </w:rPr>
        <w:t xml:space="preserve">je potřeba dodržet </w:t>
      </w:r>
      <w:r w:rsidRPr="00A7471A" w:rsidR="2F4286E2">
        <w:rPr>
          <w:b w:val="0"/>
          <w:szCs w:val="20"/>
        </w:rPr>
        <w:t xml:space="preserve">v čase 06:00-18:00 </w:t>
      </w:r>
      <w:r w:rsidRPr="00A7471A" w:rsidR="35132E4F">
        <w:rPr>
          <w:b w:val="0"/>
          <w:szCs w:val="20"/>
        </w:rPr>
        <w:t>minimální počet</w:t>
      </w:r>
      <w:r w:rsidRPr="00A7471A" w:rsidR="000F1C16">
        <w:rPr>
          <w:b w:val="0"/>
          <w:szCs w:val="20"/>
        </w:rPr>
        <w:t xml:space="preserve"> </w:t>
      </w:r>
      <w:r w:rsidRPr="00A7471A" w:rsidR="00BC3D33">
        <w:rPr>
          <w:b w:val="0"/>
          <w:szCs w:val="20"/>
        </w:rPr>
        <w:t>pracovníků</w:t>
      </w:r>
      <w:r w:rsidRPr="00A7471A" w:rsidR="347DE7ED">
        <w:rPr>
          <w:b w:val="0"/>
          <w:szCs w:val="20"/>
        </w:rPr>
        <w:t xml:space="preserve"> </w:t>
      </w:r>
      <w:r w:rsidRPr="00A7471A" w:rsidR="2905642C">
        <w:rPr>
          <w:b w:val="0"/>
          <w:szCs w:val="20"/>
        </w:rPr>
        <w:t xml:space="preserve">stálého úklidu </w:t>
      </w:r>
      <w:r w:rsidRPr="00A7471A" w:rsidR="347DE7ED">
        <w:rPr>
          <w:b w:val="0"/>
          <w:szCs w:val="20"/>
        </w:rPr>
        <w:t>dle následující tabulky</w:t>
      </w:r>
      <w:r w:rsidRPr="00A7471A" w:rsidR="220BE54E">
        <w:rPr>
          <w:b w:val="0"/>
          <w:szCs w:val="20"/>
        </w:rPr>
        <w:t>.</w:t>
      </w:r>
    </w:p>
    <w:tbl>
      <w:tblPr>
        <w:tblW w:w="5205" w:type="dxa"/>
        <w:tblInd w:w="908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12" w:space="0"/>
          <w:insideV w:val="single" w:color="000000" w:themeColor="text1" w:sz="12" w:space="0"/>
        </w:tblBorders>
        <w:tblLook w:val="06A0" w:firstRow="1" w:lastRow="0" w:firstColumn="1" w:lastColumn="0" w:noHBand="1" w:noVBand="1"/>
      </w:tblPr>
      <w:tblGrid>
        <w:gridCol w:w="1575"/>
        <w:gridCol w:w="1372"/>
        <w:gridCol w:w="2258"/>
      </w:tblGrid>
      <w:tr w:rsidR="006D367E" w:rsidTr="00A7471A" w14:paraId="493472AA" w14:textId="77777777">
        <w:trPr>
          <w:trHeight w:val="300"/>
        </w:trPr>
        <w:tc>
          <w:tcPr>
            <w:tcW w:w="2947" w:type="dxa"/>
            <w:gridSpan w:val="2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10B52" w:rsidR="006D367E" w:rsidP="00710B52" w:rsidRDefault="250A8E3E" w14:paraId="5611DD44" w14:textId="3CE94E32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744C95F5">
              <w:rPr>
                <w:rFonts w:eastAsia="Verdana" w:cs="Verdana"/>
                <w:b/>
                <w:bCs/>
                <w:color w:val="000000" w:themeColor="text1"/>
                <w:sz w:val="16"/>
                <w:szCs w:val="16"/>
              </w:rPr>
              <w:t>v</w:t>
            </w:r>
            <w:r w:rsidRPr="744C95F5" w:rsidR="749027AE">
              <w:rPr>
                <w:rFonts w:eastAsia="Verdana" w:cs="Verdana"/>
                <w:b/>
                <w:bCs/>
                <w:color w:val="000000" w:themeColor="text1"/>
                <w:sz w:val="16"/>
                <w:szCs w:val="16"/>
              </w:rPr>
              <w:t>elikost plochy</w:t>
            </w:r>
            <w:r w:rsidRPr="744C95F5">
              <w:rPr>
                <w:rFonts w:eastAsia="Verdana" w:cs="Verdana"/>
                <w:b/>
                <w:bCs/>
                <w:color w:val="000000" w:themeColor="text1"/>
                <w:sz w:val="16"/>
                <w:szCs w:val="16"/>
              </w:rPr>
              <w:t xml:space="preserve"> v lokalitě</w:t>
            </w:r>
            <w:r w:rsidRPr="744C95F5" w:rsidR="749027AE">
              <w:rPr>
                <w:rFonts w:eastAsia="Verdana" w:cs="Verdana"/>
                <w:b/>
                <w:bCs/>
                <w:color w:val="000000" w:themeColor="text1"/>
                <w:sz w:val="16"/>
                <w:szCs w:val="16"/>
              </w:rPr>
              <w:t xml:space="preserve"> (m</w:t>
            </w:r>
            <w:r w:rsidRPr="744C95F5" w:rsidR="749027AE">
              <w:rPr>
                <w:rFonts w:eastAsia="Verdana" w:cs="Verdana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Pr="744C95F5" w:rsidR="749027AE">
              <w:rPr>
                <w:rFonts w:eastAsia="Verdana" w:cs="Verdana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2258" w:type="dxa"/>
            <w:vMerge w:val="restart"/>
            <w:tcBorders>
              <w:top w:val="single" w:color="000000" w:themeColor="text1" w:sz="12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10B52" w:rsidR="006D367E" w:rsidP="00710B52" w:rsidRDefault="7CF70E01" w14:paraId="7A794AA1" w14:textId="46B71EEE">
            <w:pPr>
              <w:spacing w:after="0"/>
              <w:jc w:val="center"/>
              <w:rPr>
                <w:rFonts w:eastAsia="Verdana" w:cs="Verdana"/>
                <w:b/>
                <w:bCs/>
                <w:color w:val="000000" w:themeColor="text1"/>
                <w:sz w:val="16"/>
                <w:szCs w:val="16"/>
              </w:rPr>
            </w:pPr>
            <w:r w:rsidRPr="744C95F5">
              <w:rPr>
                <w:rFonts w:eastAsia="Verdana" w:cs="Verdana"/>
                <w:b/>
                <w:bCs/>
                <w:color w:val="000000" w:themeColor="text1"/>
                <w:sz w:val="16"/>
                <w:szCs w:val="16"/>
              </w:rPr>
              <w:t>minimální počet pracovníků stálého úklidu</w:t>
            </w:r>
          </w:p>
        </w:tc>
      </w:tr>
      <w:tr w:rsidR="006D367E" w:rsidTr="00A7471A" w14:paraId="00C66554" w14:textId="77777777">
        <w:trPr>
          <w:trHeight w:val="300"/>
        </w:trPr>
        <w:tc>
          <w:tcPr>
            <w:tcW w:w="1575" w:type="dxa"/>
            <w:tcBorders>
              <w:top w:val="single" w:color="000000" w:themeColor="text1" w:sz="4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10B52" w:rsidR="006D367E" w:rsidP="006D367E" w:rsidRDefault="743BCB49" w14:paraId="70CD1825" w14:textId="01016DFB">
            <w:pPr>
              <w:spacing w:after="0"/>
              <w:jc w:val="center"/>
              <w:rPr>
                <w:rFonts w:eastAsia="Verdana" w:cs="Verdana"/>
                <w:b/>
                <w:bCs/>
                <w:color w:val="000000" w:themeColor="text1"/>
                <w:sz w:val="16"/>
                <w:szCs w:val="16"/>
              </w:rPr>
            </w:pPr>
            <w:r w:rsidRPr="744C95F5">
              <w:rPr>
                <w:rFonts w:eastAsia="Verdana" w:cs="Verdana"/>
                <w:b/>
                <w:bCs/>
                <w:color w:val="000000" w:themeColor="text1"/>
                <w:sz w:val="16"/>
                <w:szCs w:val="16"/>
              </w:rPr>
              <w:t>od</w:t>
            </w:r>
          </w:p>
        </w:tc>
        <w:tc>
          <w:tcPr>
            <w:tcW w:w="13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12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10B52" w:rsidR="006D367E" w:rsidP="00710B52" w:rsidRDefault="743BCB49" w14:paraId="072424B4" w14:textId="292001D3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744C95F5">
              <w:rPr>
                <w:b/>
                <w:bCs/>
                <w:sz w:val="16"/>
                <w:szCs w:val="16"/>
              </w:rPr>
              <w:t>do</w:t>
            </w:r>
          </w:p>
        </w:tc>
        <w:tc>
          <w:tcPr>
            <w:tcW w:w="2258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710B52" w:rsidR="006D367E" w:rsidP="006D367E" w:rsidRDefault="006D367E" w14:paraId="10A0B82E" w14:textId="77777777">
            <w:pPr>
              <w:spacing w:after="0"/>
              <w:jc w:val="center"/>
              <w:rPr>
                <w:rFonts w:eastAsia="Verdana" w:cs="Verdana"/>
                <w:color w:val="000000" w:themeColor="text1"/>
                <w:sz w:val="16"/>
                <w:szCs w:val="16"/>
              </w:rPr>
            </w:pPr>
          </w:p>
        </w:tc>
      </w:tr>
      <w:tr w:rsidR="006D367E" w:rsidTr="00A7471A" w14:paraId="6C3F42F5" w14:textId="77777777">
        <w:trPr>
          <w:trHeight w:val="255"/>
        </w:trPr>
        <w:tc>
          <w:tcPr>
            <w:tcW w:w="1575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10B52" w:rsidR="2452C10B" w:rsidP="00710B52" w:rsidRDefault="22EBE5AE" w14:paraId="5AA7EA1C" w14:textId="44073584">
            <w:pPr>
              <w:spacing w:after="0"/>
              <w:jc w:val="center"/>
              <w:rPr>
                <w:rFonts w:eastAsia="Verdana" w:cs="Verdana"/>
                <w:color w:val="000000" w:themeColor="text1"/>
                <w:sz w:val="16"/>
                <w:szCs w:val="16"/>
              </w:rPr>
            </w:pP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372" w:type="dxa"/>
            <w:tcBorders>
              <w:top w:val="single" w:color="000000" w:themeColor="text1" w:sz="12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10B52" w:rsidR="2452C10B" w:rsidP="00710B52" w:rsidRDefault="22EBE5AE" w14:paraId="5B97C693" w14:textId="6F1274FC">
            <w:pPr>
              <w:spacing w:after="0"/>
              <w:jc w:val="center"/>
              <w:rPr>
                <w:rFonts w:eastAsia="Verdana" w:cs="Verdana"/>
                <w:color w:val="000000" w:themeColor="text1"/>
                <w:sz w:val="16"/>
                <w:szCs w:val="16"/>
              </w:rPr>
            </w:pP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>10</w:t>
            </w:r>
            <w:r w:rsidRPr="744C95F5" w:rsidR="00B3D768">
              <w:rPr>
                <w:rFonts w:eastAsia="Verdana" w:cs="Verdana"/>
                <w:color w:val="000000" w:themeColor="text1"/>
                <w:sz w:val="16"/>
                <w:szCs w:val="16"/>
              </w:rPr>
              <w:t xml:space="preserve"> </w:t>
            </w: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2258" w:type="dxa"/>
            <w:tcBorders>
              <w:top w:val="single" w:color="000000" w:themeColor="text1" w:sz="12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10B52" w:rsidR="2452C10B" w:rsidP="00710B52" w:rsidRDefault="22EBE5AE" w14:paraId="1F88A83F" w14:textId="443ADF3A">
            <w:pPr>
              <w:spacing w:after="0"/>
              <w:jc w:val="center"/>
              <w:rPr>
                <w:rFonts w:eastAsia="Verdana" w:cs="Verdana"/>
                <w:color w:val="000000" w:themeColor="text1"/>
                <w:sz w:val="16"/>
                <w:szCs w:val="16"/>
              </w:rPr>
            </w:pP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>1</w:t>
            </w:r>
          </w:p>
        </w:tc>
      </w:tr>
      <w:tr w:rsidR="006D367E" w:rsidTr="00A7471A" w14:paraId="7B9B31EE" w14:textId="77777777">
        <w:trPr>
          <w:trHeight w:val="255"/>
        </w:trPr>
        <w:tc>
          <w:tcPr>
            <w:tcW w:w="1575" w:type="dxa"/>
            <w:tcBorders>
              <w:top w:val="single" w:color="000000" w:themeColor="text1" w:sz="4" w:space="0"/>
              <w:left w:val="single" w:color="000000" w:themeColor="text1" w:sz="12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10B52" w:rsidR="2452C10B" w:rsidP="00710B52" w:rsidRDefault="22EBE5AE" w14:paraId="7578D3DD" w14:textId="0ABDCE34">
            <w:pPr>
              <w:spacing w:after="0"/>
              <w:jc w:val="center"/>
              <w:rPr>
                <w:rFonts w:eastAsia="Verdana" w:cs="Verdana"/>
                <w:color w:val="000000" w:themeColor="text1"/>
                <w:sz w:val="16"/>
                <w:szCs w:val="16"/>
              </w:rPr>
            </w:pP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>10</w:t>
            </w:r>
            <w:r w:rsidRPr="744C95F5" w:rsidR="00B3D768">
              <w:rPr>
                <w:rFonts w:eastAsia="Verdana" w:cs="Verdana"/>
                <w:color w:val="000000" w:themeColor="text1"/>
                <w:sz w:val="16"/>
                <w:szCs w:val="16"/>
              </w:rPr>
              <w:t xml:space="preserve"> </w:t>
            </w: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>001</w:t>
            </w:r>
          </w:p>
        </w:tc>
        <w:tc>
          <w:tcPr>
            <w:tcW w:w="13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10B52" w:rsidR="2452C10B" w:rsidP="00710B52" w:rsidRDefault="22EBE5AE" w14:paraId="37E64ACA" w14:textId="44720B5C">
            <w:pPr>
              <w:spacing w:after="0"/>
              <w:jc w:val="center"/>
              <w:rPr>
                <w:rFonts w:eastAsia="Verdana" w:cs="Verdana"/>
                <w:color w:val="000000" w:themeColor="text1"/>
                <w:sz w:val="16"/>
                <w:szCs w:val="16"/>
              </w:rPr>
            </w:pP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>15</w:t>
            </w:r>
            <w:r w:rsidRPr="744C95F5" w:rsidR="00B3D768">
              <w:rPr>
                <w:rFonts w:eastAsia="Verdana" w:cs="Verdana"/>
                <w:color w:val="000000" w:themeColor="text1"/>
                <w:sz w:val="16"/>
                <w:szCs w:val="16"/>
              </w:rPr>
              <w:t xml:space="preserve"> </w:t>
            </w: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22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10B52" w:rsidR="2452C10B" w:rsidP="00710B52" w:rsidRDefault="22EBE5AE" w14:paraId="00082CCF" w14:textId="505C1AE7">
            <w:pPr>
              <w:spacing w:after="0"/>
              <w:jc w:val="center"/>
              <w:rPr>
                <w:rFonts w:eastAsia="Verdana" w:cs="Verdana"/>
                <w:color w:val="000000" w:themeColor="text1"/>
                <w:sz w:val="16"/>
                <w:szCs w:val="16"/>
              </w:rPr>
            </w:pP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>2</w:t>
            </w:r>
          </w:p>
        </w:tc>
      </w:tr>
      <w:tr w:rsidR="006D367E" w:rsidTr="00A7471A" w14:paraId="1115140B" w14:textId="77777777">
        <w:trPr>
          <w:trHeight w:val="255"/>
        </w:trPr>
        <w:tc>
          <w:tcPr>
            <w:tcW w:w="1575" w:type="dxa"/>
            <w:tcBorders>
              <w:top w:val="single" w:color="000000" w:themeColor="text1" w:sz="4" w:space="0"/>
              <w:left w:val="single" w:color="000000" w:themeColor="text1" w:sz="12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10B52" w:rsidR="2452C10B" w:rsidP="00710B52" w:rsidRDefault="22EBE5AE" w14:paraId="66FABBEF" w14:textId="7F866694">
            <w:pPr>
              <w:spacing w:after="0"/>
              <w:jc w:val="center"/>
              <w:rPr>
                <w:rFonts w:eastAsia="Verdana" w:cs="Verdana"/>
                <w:color w:val="000000" w:themeColor="text1"/>
                <w:sz w:val="16"/>
                <w:szCs w:val="16"/>
              </w:rPr>
            </w:pP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>15</w:t>
            </w:r>
            <w:r w:rsidRPr="744C95F5" w:rsidR="00B3D768">
              <w:rPr>
                <w:rFonts w:eastAsia="Verdana" w:cs="Verdana"/>
                <w:color w:val="000000" w:themeColor="text1"/>
                <w:sz w:val="16"/>
                <w:szCs w:val="16"/>
              </w:rPr>
              <w:t xml:space="preserve"> </w:t>
            </w: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>001</w:t>
            </w:r>
          </w:p>
        </w:tc>
        <w:tc>
          <w:tcPr>
            <w:tcW w:w="13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10B52" w:rsidR="2452C10B" w:rsidP="00710B52" w:rsidRDefault="22EBE5AE" w14:paraId="6AD7E68C" w14:textId="5D6BD567">
            <w:pPr>
              <w:spacing w:after="0"/>
              <w:jc w:val="center"/>
              <w:rPr>
                <w:rFonts w:eastAsia="Verdana" w:cs="Verdana"/>
                <w:color w:val="000000" w:themeColor="text1"/>
                <w:sz w:val="16"/>
                <w:szCs w:val="16"/>
              </w:rPr>
            </w:pP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>20</w:t>
            </w:r>
            <w:r w:rsidRPr="744C95F5" w:rsidR="00B3D768">
              <w:rPr>
                <w:rFonts w:eastAsia="Verdana" w:cs="Verdana"/>
                <w:color w:val="000000" w:themeColor="text1"/>
                <w:sz w:val="16"/>
                <w:szCs w:val="16"/>
              </w:rPr>
              <w:t xml:space="preserve"> </w:t>
            </w: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22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10B52" w:rsidR="2452C10B" w:rsidP="00710B52" w:rsidRDefault="22EBE5AE" w14:paraId="6C81856D" w14:textId="3CF5F64E">
            <w:pPr>
              <w:spacing w:after="0"/>
              <w:jc w:val="center"/>
              <w:rPr>
                <w:rFonts w:eastAsia="Verdana" w:cs="Verdana"/>
                <w:color w:val="000000" w:themeColor="text1"/>
                <w:sz w:val="16"/>
                <w:szCs w:val="16"/>
              </w:rPr>
            </w:pP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>3</w:t>
            </w:r>
          </w:p>
        </w:tc>
      </w:tr>
      <w:tr w:rsidR="006D367E" w:rsidTr="00A7471A" w14:paraId="2DC4310F" w14:textId="77777777">
        <w:trPr>
          <w:trHeight w:val="255"/>
        </w:trPr>
        <w:tc>
          <w:tcPr>
            <w:tcW w:w="1575" w:type="dxa"/>
            <w:tcBorders>
              <w:top w:val="single" w:color="000000" w:themeColor="text1" w:sz="4" w:space="0"/>
              <w:left w:val="single" w:color="000000" w:themeColor="text1" w:sz="12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10B52" w:rsidR="2452C10B" w:rsidP="00710B52" w:rsidRDefault="22EBE5AE" w14:paraId="46FEC930" w14:textId="2BB448C9">
            <w:pPr>
              <w:spacing w:after="0"/>
              <w:jc w:val="center"/>
              <w:rPr>
                <w:rFonts w:eastAsia="Verdana" w:cs="Verdana"/>
                <w:color w:val="000000" w:themeColor="text1"/>
                <w:sz w:val="16"/>
                <w:szCs w:val="16"/>
              </w:rPr>
            </w:pP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>20</w:t>
            </w:r>
            <w:r w:rsidRPr="744C95F5" w:rsidR="00B3D768">
              <w:rPr>
                <w:rFonts w:eastAsia="Verdana" w:cs="Verdana"/>
                <w:color w:val="000000" w:themeColor="text1"/>
                <w:sz w:val="16"/>
                <w:szCs w:val="16"/>
              </w:rPr>
              <w:t xml:space="preserve"> </w:t>
            </w: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>001</w:t>
            </w:r>
          </w:p>
        </w:tc>
        <w:tc>
          <w:tcPr>
            <w:tcW w:w="13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10B52" w:rsidR="2452C10B" w:rsidP="00710B52" w:rsidRDefault="22EBE5AE" w14:paraId="737698C0" w14:textId="4369F8DA">
            <w:pPr>
              <w:spacing w:after="0"/>
              <w:jc w:val="center"/>
              <w:rPr>
                <w:rFonts w:eastAsia="Verdana" w:cs="Verdana"/>
                <w:color w:val="000000" w:themeColor="text1"/>
                <w:sz w:val="16"/>
                <w:szCs w:val="16"/>
              </w:rPr>
            </w:pP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>40</w:t>
            </w:r>
            <w:r w:rsidRPr="744C95F5" w:rsidR="00B3D768">
              <w:rPr>
                <w:rFonts w:eastAsia="Verdana" w:cs="Verdana"/>
                <w:color w:val="000000" w:themeColor="text1"/>
                <w:sz w:val="16"/>
                <w:szCs w:val="16"/>
              </w:rPr>
              <w:t xml:space="preserve"> </w:t>
            </w: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22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10B52" w:rsidR="2452C10B" w:rsidP="00710B52" w:rsidRDefault="22EBE5AE" w14:paraId="49139E2F" w14:textId="0261E1F6">
            <w:pPr>
              <w:spacing w:after="0"/>
              <w:jc w:val="center"/>
              <w:rPr>
                <w:rFonts w:eastAsia="Verdana" w:cs="Verdana"/>
                <w:color w:val="000000" w:themeColor="text1"/>
                <w:sz w:val="16"/>
                <w:szCs w:val="16"/>
              </w:rPr>
            </w:pP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>6</w:t>
            </w:r>
          </w:p>
        </w:tc>
      </w:tr>
      <w:tr w:rsidR="006D367E" w:rsidTr="00A7471A" w14:paraId="5DB0B576" w14:textId="77777777">
        <w:trPr>
          <w:trHeight w:val="255"/>
        </w:trPr>
        <w:tc>
          <w:tcPr>
            <w:tcW w:w="2947" w:type="dxa"/>
            <w:gridSpan w:val="2"/>
            <w:tcBorders>
              <w:top w:val="single" w:color="000000" w:themeColor="text1" w:sz="4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10B52" w:rsidR="2452C10B" w:rsidP="00710B52" w:rsidRDefault="00B3D768" w14:paraId="4F363BAC" w14:textId="52CBE3C5">
            <w:pPr>
              <w:spacing w:after="0"/>
              <w:jc w:val="center"/>
              <w:rPr>
                <w:rFonts w:eastAsia="Verdana" w:cs="Verdana"/>
                <w:color w:val="000000" w:themeColor="text1"/>
                <w:sz w:val="16"/>
                <w:szCs w:val="16"/>
              </w:rPr>
            </w:pP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>větší než</w:t>
            </w:r>
            <w:r w:rsidRPr="744C95F5" w:rsidR="22EBE5AE">
              <w:rPr>
                <w:rFonts w:eastAsia="Verdana" w:cs="Verdana"/>
                <w:color w:val="000000" w:themeColor="text1"/>
                <w:sz w:val="16"/>
                <w:szCs w:val="16"/>
              </w:rPr>
              <w:t xml:space="preserve"> 40</w:t>
            </w: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 xml:space="preserve"> </w:t>
            </w:r>
            <w:r w:rsidRPr="744C95F5" w:rsidR="22EBE5AE">
              <w:rPr>
                <w:rFonts w:eastAsia="Verdana" w:cs="Verdana"/>
                <w:color w:val="000000" w:themeColor="text1"/>
                <w:sz w:val="16"/>
                <w:szCs w:val="16"/>
              </w:rPr>
              <w:t>001</w:t>
            </w:r>
          </w:p>
        </w:tc>
        <w:tc>
          <w:tcPr>
            <w:tcW w:w="22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12" w:space="0"/>
              <w:right w:val="single" w:color="000000" w:themeColor="text1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10B52" w:rsidR="2452C10B" w:rsidP="00710B52" w:rsidRDefault="22EBE5AE" w14:paraId="65644644" w14:textId="20ECA04A">
            <w:pPr>
              <w:spacing w:after="0"/>
              <w:jc w:val="center"/>
              <w:rPr>
                <w:rFonts w:eastAsia="Verdana" w:cs="Verdana"/>
                <w:color w:val="000000" w:themeColor="text1"/>
                <w:sz w:val="16"/>
                <w:szCs w:val="16"/>
              </w:rPr>
            </w:pPr>
            <w:r w:rsidRPr="744C95F5">
              <w:rPr>
                <w:rFonts w:eastAsia="Verdana" w:cs="Verdana"/>
                <w:color w:val="000000" w:themeColor="text1"/>
                <w:sz w:val="16"/>
                <w:szCs w:val="16"/>
              </w:rPr>
              <w:t>10</w:t>
            </w:r>
          </w:p>
        </w:tc>
      </w:tr>
    </w:tbl>
    <w:p w:rsidR="2452C10B" w:rsidP="2452C10B" w:rsidRDefault="2452C10B" w14:paraId="24572F9E" w14:textId="784A20BB">
      <w:pPr>
        <w:pStyle w:val="BodyText3"/>
        <w:rPr>
          <w:b w:val="0"/>
          <w:sz w:val="18"/>
          <w:szCs w:val="18"/>
        </w:rPr>
      </w:pPr>
    </w:p>
    <w:p w:rsidR="00DB3491" w:rsidP="744C95F5" w:rsidRDefault="00DB3491" w14:paraId="05B116C5" w14:textId="78400F16">
      <w:pPr>
        <w:pStyle w:val="BodyText3"/>
        <w:ind w:right="62"/>
        <w:rPr>
          <w:b w:val="0"/>
          <w:sz w:val="18"/>
          <w:szCs w:val="18"/>
        </w:rPr>
      </w:pPr>
    </w:p>
    <w:p w:rsidR="00ED2B9F" w:rsidP="007E141A" w:rsidRDefault="00ED2B9F" w14:paraId="3FE84EC3" w14:textId="75979259">
      <w:pPr>
        <w:numPr>
          <w:ilvl w:val="0"/>
          <w:numId w:val="17"/>
        </w:numPr>
        <w:tabs>
          <w:tab w:val="left" w:pos="1276"/>
        </w:tabs>
        <w:spacing w:after="120" w:line="240" w:lineRule="auto"/>
        <w:ind w:left="357" w:hanging="357"/>
        <w:jc w:val="both"/>
        <w:outlineLvl w:val="0"/>
        <w:rPr>
          <w:rStyle w:val="Strong"/>
          <w:sz w:val="24"/>
          <w:szCs w:val="24"/>
          <w:lang w:eastAsia="cs-CZ"/>
        </w:rPr>
      </w:pPr>
      <w:r>
        <w:rPr>
          <w:rStyle w:val="Strong"/>
          <w:sz w:val="24"/>
          <w:szCs w:val="24"/>
        </w:rPr>
        <w:t>SPECI</w:t>
      </w:r>
      <w:r w:rsidR="00672060">
        <w:rPr>
          <w:rStyle w:val="Strong"/>
          <w:sz w:val="24"/>
          <w:szCs w:val="24"/>
        </w:rPr>
        <w:t>ÁLNÍ</w:t>
      </w:r>
      <w:r>
        <w:rPr>
          <w:rStyle w:val="Strong"/>
          <w:sz w:val="24"/>
          <w:szCs w:val="24"/>
        </w:rPr>
        <w:t xml:space="preserve"> POŽADAVK</w:t>
      </w:r>
      <w:r w:rsidR="00672060">
        <w:rPr>
          <w:rStyle w:val="Strong"/>
          <w:sz w:val="24"/>
          <w:szCs w:val="24"/>
        </w:rPr>
        <w:t>Y</w:t>
      </w:r>
      <w:r>
        <w:rPr>
          <w:rStyle w:val="Strong"/>
          <w:sz w:val="24"/>
          <w:szCs w:val="24"/>
        </w:rPr>
        <w:t xml:space="preserve"> NA </w:t>
      </w:r>
      <w:r w:rsidRPr="7CFC5219" w:rsidR="7207019E">
        <w:rPr>
          <w:rStyle w:val="Strong"/>
          <w:sz w:val="24"/>
          <w:szCs w:val="24"/>
        </w:rPr>
        <w:t>POSKYTOVÁNÍ</w:t>
      </w:r>
      <w:r>
        <w:rPr>
          <w:rStyle w:val="Strong"/>
          <w:sz w:val="24"/>
          <w:szCs w:val="24"/>
        </w:rPr>
        <w:t xml:space="preserve"> SLUŽBY</w:t>
      </w:r>
    </w:p>
    <w:p w:rsidR="00ED2B9F" w:rsidP="007E141A" w:rsidRDefault="00026142" w14:paraId="4E22630F" w14:textId="61EB3E25">
      <w:pPr>
        <w:pStyle w:val="NormalWeb"/>
        <w:numPr>
          <w:ilvl w:val="0"/>
          <w:numId w:val="20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/>
          <w:szCs w:val="20"/>
        </w:rPr>
      </w:pPr>
      <w:r w:rsidRPr="223761F4">
        <w:rPr>
          <w:rFonts w:cs="Arial"/>
          <w:color w:val="000000" w:themeColor="text1"/>
          <w:szCs w:val="20"/>
        </w:rPr>
        <w:t>Poskytovatel</w:t>
      </w:r>
      <w:r w:rsidRPr="223761F4" w:rsidR="00ED2B9F">
        <w:rPr>
          <w:rFonts w:cs="Arial"/>
          <w:color w:val="000000" w:themeColor="text1"/>
          <w:szCs w:val="20"/>
        </w:rPr>
        <w:t xml:space="preserve"> zajistí svým zaměstnancům, resp. osobám realizujícím úklid osobní ochranné pracovní prostředky, včetně vhodného pracovního oděvu s logem </w:t>
      </w:r>
      <w:r w:rsidRPr="223761F4">
        <w:rPr>
          <w:rFonts w:cs="Arial"/>
          <w:color w:val="000000" w:themeColor="text1"/>
          <w:szCs w:val="20"/>
        </w:rPr>
        <w:t>Poskytovatel</w:t>
      </w:r>
      <w:r w:rsidRPr="223761F4" w:rsidR="00ED2B9F">
        <w:rPr>
          <w:rFonts w:cs="Arial"/>
          <w:color w:val="000000" w:themeColor="text1"/>
          <w:szCs w:val="20"/>
        </w:rPr>
        <w:t>e.</w:t>
      </w:r>
    </w:p>
    <w:p w:rsidR="00ED2B9F" w:rsidP="007E141A" w:rsidRDefault="00486E3B" w14:paraId="183F1696" w14:textId="59C973BD">
      <w:pPr>
        <w:pStyle w:val="NormalWeb"/>
        <w:numPr>
          <w:ilvl w:val="0"/>
          <w:numId w:val="20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/>
          <w:szCs w:val="20"/>
        </w:rPr>
      </w:pPr>
      <w:r w:rsidRPr="223761F4">
        <w:rPr>
          <w:rFonts w:cs="Arial"/>
          <w:color w:val="000000" w:themeColor="text1"/>
          <w:szCs w:val="20"/>
        </w:rPr>
        <w:t>Poskytovatel</w:t>
      </w:r>
      <w:r w:rsidRPr="223761F4" w:rsidR="00ED2B9F">
        <w:rPr>
          <w:rFonts w:cs="Arial"/>
          <w:color w:val="000000" w:themeColor="text1"/>
          <w:szCs w:val="20"/>
        </w:rPr>
        <w:t xml:space="preserve"> bude používat vhodné </w:t>
      </w:r>
      <w:r w:rsidRPr="223761F4" w:rsidR="008D23C0">
        <w:rPr>
          <w:rFonts w:cs="Arial"/>
          <w:color w:val="000000" w:themeColor="text1"/>
          <w:szCs w:val="20"/>
        </w:rPr>
        <w:t>čisticí</w:t>
      </w:r>
      <w:r w:rsidRPr="223761F4" w:rsidR="00ED2B9F">
        <w:rPr>
          <w:rFonts w:cs="Arial"/>
          <w:color w:val="000000" w:themeColor="text1"/>
          <w:szCs w:val="20"/>
        </w:rPr>
        <w:t xml:space="preserve"> prostředky s ohledem </w:t>
      </w:r>
      <w:r w:rsidRPr="223761F4" w:rsidR="00443837">
        <w:rPr>
          <w:rFonts w:cs="Arial"/>
          <w:color w:val="000000" w:themeColor="text1"/>
          <w:szCs w:val="20"/>
        </w:rPr>
        <w:t xml:space="preserve">na uklízený </w:t>
      </w:r>
      <w:r w:rsidRPr="223761F4" w:rsidR="00ED2B9F">
        <w:rPr>
          <w:rFonts w:cs="Arial"/>
          <w:color w:val="000000" w:themeColor="text1"/>
          <w:szCs w:val="20"/>
        </w:rPr>
        <w:t xml:space="preserve">typ </w:t>
      </w:r>
      <w:r w:rsidRPr="223761F4" w:rsidR="006F143A">
        <w:rPr>
          <w:rFonts w:cs="Arial"/>
          <w:color w:val="000000" w:themeColor="text1"/>
          <w:szCs w:val="20"/>
        </w:rPr>
        <w:t>povrchu</w:t>
      </w:r>
      <w:r w:rsidRPr="223761F4" w:rsidR="00672060">
        <w:rPr>
          <w:rFonts w:cs="Arial"/>
          <w:color w:val="000000" w:themeColor="text1"/>
          <w:szCs w:val="20"/>
        </w:rPr>
        <w:t>, dále bude používat vhodný hygienický materiál tak, aby zohlednil environmentálně zodpovědný přístup při zadávání veřejných zakázek.</w:t>
      </w:r>
    </w:p>
    <w:p w:rsidRPr="00E92F26" w:rsidR="0023721C" w:rsidP="007E141A" w:rsidRDefault="00486E3B" w14:paraId="47522DB1" w14:textId="15A7A6BE">
      <w:pPr>
        <w:pStyle w:val="NormalWeb"/>
        <w:numPr>
          <w:ilvl w:val="0"/>
          <w:numId w:val="20"/>
        </w:numPr>
        <w:spacing w:after="0" w:line="270" w:lineRule="atLeast"/>
        <w:jc w:val="both"/>
        <w:rPr>
          <w:rFonts w:cs="Arial"/>
          <w:color w:val="000000"/>
          <w:szCs w:val="20"/>
        </w:rPr>
      </w:pPr>
      <w:r w:rsidRPr="223761F4">
        <w:rPr>
          <w:rFonts w:cs="Arial"/>
          <w:color w:val="000000" w:themeColor="text1"/>
          <w:szCs w:val="20"/>
        </w:rPr>
        <w:t>Poskytovatel</w:t>
      </w:r>
      <w:r w:rsidRPr="223761F4" w:rsidR="0023721C">
        <w:rPr>
          <w:rFonts w:cs="Arial"/>
          <w:color w:val="000000" w:themeColor="text1"/>
          <w:szCs w:val="20"/>
        </w:rPr>
        <w:t xml:space="preserve"> zajistí na vybraných veřejných toaletách stálý personální dohled</w:t>
      </w:r>
      <w:r w:rsidRPr="223761F4" w:rsidR="00443837">
        <w:rPr>
          <w:rFonts w:cs="Arial"/>
          <w:color w:val="000000" w:themeColor="text1"/>
          <w:szCs w:val="20"/>
        </w:rPr>
        <w:t>,</w:t>
      </w:r>
      <w:r w:rsidRPr="223761F4" w:rsidR="0023721C">
        <w:rPr>
          <w:rFonts w:cs="Arial"/>
          <w:color w:val="000000" w:themeColor="text1"/>
          <w:szCs w:val="20"/>
        </w:rPr>
        <w:t xml:space="preserve"> a to po celou otevírací dobu těchto zařízení.</w:t>
      </w:r>
      <w:r w:rsidRPr="223761F4" w:rsidR="00F35C30">
        <w:rPr>
          <w:rFonts w:cs="Arial"/>
          <w:color w:val="000000" w:themeColor="text1"/>
          <w:szCs w:val="20"/>
        </w:rPr>
        <w:t xml:space="preserve"> Personální dohled není</w:t>
      </w:r>
      <w:r w:rsidRPr="223761F4" w:rsidR="008D3068">
        <w:rPr>
          <w:rFonts w:cs="Arial"/>
          <w:color w:val="000000" w:themeColor="text1"/>
          <w:szCs w:val="20"/>
        </w:rPr>
        <w:t xml:space="preserve"> </w:t>
      </w:r>
      <w:r w:rsidRPr="223761F4" w:rsidR="006F143A">
        <w:rPr>
          <w:rFonts w:cs="Arial"/>
          <w:color w:val="000000" w:themeColor="text1"/>
          <w:szCs w:val="20"/>
        </w:rPr>
        <w:t>totožný s</w:t>
      </w:r>
      <w:r w:rsidRPr="223761F4" w:rsidR="00F35C30">
        <w:rPr>
          <w:rFonts w:cs="Arial"/>
          <w:color w:val="000000" w:themeColor="text1"/>
          <w:szCs w:val="20"/>
        </w:rPr>
        <w:t xml:space="preserve"> pracovník</w:t>
      </w:r>
      <w:r w:rsidRPr="223761F4" w:rsidR="006F143A">
        <w:rPr>
          <w:rFonts w:cs="Arial"/>
          <w:color w:val="000000" w:themeColor="text1"/>
          <w:szCs w:val="20"/>
        </w:rPr>
        <w:t>em</w:t>
      </w:r>
      <w:r w:rsidRPr="223761F4" w:rsidR="00F35C30">
        <w:rPr>
          <w:rFonts w:cs="Arial"/>
          <w:color w:val="000000" w:themeColor="text1"/>
          <w:szCs w:val="20"/>
        </w:rPr>
        <w:t xml:space="preserve"> Poskytovatele pověřený</w:t>
      </w:r>
      <w:r w:rsidRPr="223761F4" w:rsidR="006F143A">
        <w:rPr>
          <w:rFonts w:cs="Arial"/>
          <w:color w:val="000000" w:themeColor="text1"/>
          <w:szCs w:val="20"/>
        </w:rPr>
        <w:t>m</w:t>
      </w:r>
      <w:r w:rsidRPr="223761F4" w:rsidR="00F35C30">
        <w:rPr>
          <w:rFonts w:cs="Arial"/>
          <w:color w:val="000000" w:themeColor="text1"/>
          <w:szCs w:val="20"/>
        </w:rPr>
        <w:t xml:space="preserve"> pravidelným úklidem VPP.</w:t>
      </w:r>
    </w:p>
    <w:p w:rsidR="00672060" w:rsidP="007E141A" w:rsidRDefault="00486E3B" w14:paraId="36AFB7CB" w14:textId="1A49EF14">
      <w:pPr>
        <w:pStyle w:val="NormalWeb"/>
        <w:numPr>
          <w:ilvl w:val="0"/>
          <w:numId w:val="20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/>
          <w:szCs w:val="20"/>
        </w:rPr>
      </w:pPr>
      <w:r w:rsidRPr="223761F4">
        <w:rPr>
          <w:rFonts w:cs="Arial"/>
          <w:color w:val="000000" w:themeColor="text1"/>
          <w:szCs w:val="20"/>
        </w:rPr>
        <w:t>Poskytovatel</w:t>
      </w:r>
      <w:r w:rsidRPr="223761F4" w:rsidR="00672060">
        <w:rPr>
          <w:rFonts w:cs="Arial"/>
          <w:color w:val="000000" w:themeColor="text1"/>
          <w:szCs w:val="20"/>
        </w:rPr>
        <w:t xml:space="preserve"> bude dodržovat „barevný program“.</w:t>
      </w:r>
    </w:p>
    <w:p w:rsidR="00672060" w:rsidP="007E141A" w:rsidRDefault="00486E3B" w14:paraId="0E2AAE15" w14:textId="21437CD8">
      <w:pPr>
        <w:pStyle w:val="NormalWeb"/>
        <w:numPr>
          <w:ilvl w:val="0"/>
          <w:numId w:val="20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/>
          <w:szCs w:val="20"/>
        </w:rPr>
      </w:pPr>
      <w:r w:rsidRPr="223761F4">
        <w:rPr>
          <w:rFonts w:cs="Arial"/>
          <w:color w:val="000000" w:themeColor="text1"/>
          <w:szCs w:val="20"/>
        </w:rPr>
        <w:t>Poskytovatel</w:t>
      </w:r>
      <w:r w:rsidRPr="223761F4" w:rsidR="00672060">
        <w:rPr>
          <w:rFonts w:cs="Arial"/>
          <w:color w:val="000000" w:themeColor="text1"/>
          <w:szCs w:val="20"/>
        </w:rPr>
        <w:t xml:space="preserve"> prokazatelně seznámí a proškolí své zaměstnance s nebezpečnými vlastnostmi chemických látek a chemických přípravků.</w:t>
      </w:r>
    </w:p>
    <w:p w:rsidR="00672060" w:rsidP="007E141A" w:rsidRDefault="00486E3B" w14:paraId="16650C1C" w14:textId="1E91933A">
      <w:pPr>
        <w:pStyle w:val="NormalWeb"/>
        <w:numPr>
          <w:ilvl w:val="0"/>
          <w:numId w:val="20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/>
          <w:szCs w:val="20"/>
        </w:rPr>
      </w:pPr>
      <w:r w:rsidRPr="223761F4">
        <w:rPr>
          <w:rFonts w:cs="Arial"/>
          <w:color w:val="000000" w:themeColor="text1"/>
          <w:szCs w:val="20"/>
        </w:rPr>
        <w:t>Poskytovatel</w:t>
      </w:r>
      <w:r w:rsidRPr="223761F4" w:rsidR="00672060">
        <w:rPr>
          <w:rFonts w:cs="Arial"/>
          <w:color w:val="000000" w:themeColor="text1"/>
          <w:szCs w:val="20"/>
        </w:rPr>
        <w:t xml:space="preserve"> je povinen zajistit důstojné a férové pracovní podmínky, bezpečnost a ochranu zdraví při práci zaměstnanců či osob realizujících službu</w:t>
      </w:r>
    </w:p>
    <w:p w:rsidR="00672060" w:rsidP="007E141A" w:rsidRDefault="00486E3B" w14:paraId="3D8E55A7" w14:textId="3A8F20D6">
      <w:pPr>
        <w:pStyle w:val="NormalWeb"/>
        <w:numPr>
          <w:ilvl w:val="0"/>
          <w:numId w:val="20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/>
          <w:szCs w:val="20"/>
        </w:rPr>
      </w:pPr>
      <w:r w:rsidRPr="223761F4">
        <w:rPr>
          <w:rFonts w:cs="Arial"/>
          <w:color w:val="000000" w:themeColor="text1"/>
          <w:szCs w:val="20"/>
        </w:rPr>
        <w:t>Poskytovatel</w:t>
      </w:r>
      <w:r w:rsidRPr="223761F4" w:rsidR="00672060">
        <w:rPr>
          <w:rFonts w:cs="Arial"/>
          <w:color w:val="000000" w:themeColor="text1"/>
          <w:szCs w:val="20"/>
        </w:rPr>
        <w:t xml:space="preserve"> je povinen třídit odpad v případě, že </w:t>
      </w:r>
      <w:r w:rsidRPr="223761F4" w:rsidR="004F5DD6">
        <w:rPr>
          <w:rFonts w:cs="Arial"/>
          <w:color w:val="000000" w:themeColor="text1"/>
          <w:szCs w:val="20"/>
        </w:rPr>
        <w:t>Objednatel</w:t>
      </w:r>
      <w:r w:rsidRPr="223761F4" w:rsidR="00672060">
        <w:rPr>
          <w:rFonts w:cs="Arial"/>
          <w:color w:val="000000" w:themeColor="text1"/>
          <w:szCs w:val="20"/>
        </w:rPr>
        <w:t xml:space="preserve"> má v místech plnění umístěny nádoby na tříděný odpad</w:t>
      </w:r>
      <w:r w:rsidRPr="223761F4" w:rsidR="00443837">
        <w:rPr>
          <w:rFonts w:cs="Arial"/>
          <w:color w:val="000000" w:themeColor="text1"/>
          <w:szCs w:val="20"/>
        </w:rPr>
        <w:t>,</w:t>
      </w:r>
      <w:r w:rsidRPr="223761F4" w:rsidR="00672060">
        <w:rPr>
          <w:rFonts w:cs="Arial"/>
          <w:color w:val="000000" w:themeColor="text1"/>
          <w:szCs w:val="20"/>
        </w:rPr>
        <w:t xml:space="preserve"> a to v souladu se zněním </w:t>
      </w:r>
      <w:r w:rsidRPr="223761F4" w:rsidR="003E0C45">
        <w:rPr>
          <w:rFonts w:cs="Arial"/>
          <w:color w:val="000000" w:themeColor="text1"/>
          <w:szCs w:val="20"/>
        </w:rPr>
        <w:t>Z</w:t>
      </w:r>
      <w:r w:rsidRPr="223761F4" w:rsidR="00672060">
        <w:rPr>
          <w:rFonts w:cs="Arial"/>
          <w:color w:val="000000" w:themeColor="text1"/>
          <w:szCs w:val="20"/>
        </w:rPr>
        <w:t xml:space="preserve">ákona č. </w:t>
      </w:r>
      <w:r w:rsidRPr="223761F4" w:rsidR="003E0C45">
        <w:rPr>
          <w:rFonts w:cs="Arial"/>
          <w:color w:val="000000" w:themeColor="text1"/>
          <w:szCs w:val="20"/>
        </w:rPr>
        <w:t>541/2020</w:t>
      </w:r>
      <w:r w:rsidRPr="223761F4" w:rsidR="00672060">
        <w:rPr>
          <w:rFonts w:cs="Arial"/>
          <w:color w:val="000000" w:themeColor="text1"/>
          <w:szCs w:val="20"/>
        </w:rPr>
        <w:t xml:space="preserve"> Sb., </w:t>
      </w:r>
      <w:r w:rsidRPr="223761F4" w:rsidR="003E0C45">
        <w:rPr>
          <w:rFonts w:cs="Arial"/>
          <w:color w:val="000000" w:themeColor="text1"/>
          <w:szCs w:val="20"/>
        </w:rPr>
        <w:t xml:space="preserve">o </w:t>
      </w:r>
      <w:r w:rsidRPr="223761F4" w:rsidR="00672060">
        <w:rPr>
          <w:rFonts w:cs="Arial"/>
          <w:color w:val="000000" w:themeColor="text1"/>
          <w:szCs w:val="20"/>
        </w:rPr>
        <w:t>odpad</w:t>
      </w:r>
      <w:r w:rsidRPr="223761F4" w:rsidR="003E0C45">
        <w:rPr>
          <w:rFonts w:cs="Arial"/>
          <w:color w:val="000000" w:themeColor="text1"/>
          <w:szCs w:val="20"/>
        </w:rPr>
        <w:t>ech</w:t>
      </w:r>
      <w:r w:rsidRPr="223761F4" w:rsidR="00672060">
        <w:rPr>
          <w:rFonts w:cs="Arial"/>
          <w:color w:val="000000" w:themeColor="text1"/>
          <w:szCs w:val="20"/>
        </w:rPr>
        <w:t>, ve znění pozdějších předpisů, dále je povinen na těchto místech udržovat pořádek</w:t>
      </w:r>
    </w:p>
    <w:p w:rsidR="008F363A" w:rsidP="007E141A" w:rsidRDefault="00486E3B" w14:paraId="10EB7221" w14:textId="3A43B151">
      <w:pPr>
        <w:pStyle w:val="NormalWeb"/>
        <w:numPr>
          <w:ilvl w:val="0"/>
          <w:numId w:val="20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/>
          <w:szCs w:val="20"/>
        </w:rPr>
      </w:pPr>
      <w:r w:rsidRPr="223761F4">
        <w:rPr>
          <w:rFonts w:cs="Arial"/>
          <w:color w:val="000000" w:themeColor="text1"/>
          <w:szCs w:val="20"/>
        </w:rPr>
        <w:t>Poskytovatel</w:t>
      </w:r>
      <w:r w:rsidRPr="223761F4" w:rsidR="00672060">
        <w:rPr>
          <w:rFonts w:cs="Arial"/>
          <w:color w:val="000000" w:themeColor="text1"/>
          <w:szCs w:val="20"/>
        </w:rPr>
        <w:t xml:space="preserve"> </w:t>
      </w:r>
      <w:r w:rsidRPr="223761F4" w:rsidR="00F970D5">
        <w:rPr>
          <w:rFonts w:cs="Arial"/>
          <w:color w:val="000000" w:themeColor="text1"/>
          <w:szCs w:val="20"/>
        </w:rPr>
        <w:t>je povinen zajistit</w:t>
      </w:r>
      <w:r w:rsidRPr="223761F4" w:rsidR="006F143A">
        <w:rPr>
          <w:rFonts w:cs="Arial"/>
          <w:color w:val="000000" w:themeColor="text1"/>
          <w:szCs w:val="20"/>
        </w:rPr>
        <w:t xml:space="preserve"> </w:t>
      </w:r>
      <w:r w:rsidRPr="223761F4" w:rsidR="00443837">
        <w:rPr>
          <w:rFonts w:cs="Arial"/>
          <w:color w:val="000000" w:themeColor="text1"/>
          <w:szCs w:val="20"/>
        </w:rPr>
        <w:t xml:space="preserve">i </w:t>
      </w:r>
      <w:r w:rsidRPr="223761F4" w:rsidR="00235E64">
        <w:rPr>
          <w:rFonts w:cs="Arial"/>
          <w:color w:val="000000" w:themeColor="text1"/>
          <w:szCs w:val="20"/>
        </w:rPr>
        <w:t>při likvidaci</w:t>
      </w:r>
      <w:r w:rsidRPr="223761F4" w:rsidR="00F970D5">
        <w:rPr>
          <w:rFonts w:cs="Arial"/>
          <w:color w:val="000000" w:themeColor="text1"/>
          <w:szCs w:val="20"/>
        </w:rPr>
        <w:t xml:space="preserve"> odpadu</w:t>
      </w:r>
      <w:r w:rsidRPr="223761F4" w:rsidR="006F143A">
        <w:rPr>
          <w:rFonts w:cs="Arial"/>
          <w:color w:val="000000" w:themeColor="text1"/>
          <w:szCs w:val="20"/>
        </w:rPr>
        <w:t xml:space="preserve"> jeho </w:t>
      </w:r>
      <w:r w:rsidRPr="223761F4" w:rsidR="00235E64">
        <w:rPr>
          <w:rFonts w:cs="Arial"/>
          <w:color w:val="000000" w:themeColor="text1"/>
          <w:szCs w:val="20"/>
        </w:rPr>
        <w:t>třídění</w:t>
      </w:r>
      <w:r w:rsidRPr="223761F4" w:rsidR="00672060">
        <w:rPr>
          <w:rFonts w:cs="Arial"/>
          <w:color w:val="000000" w:themeColor="text1"/>
          <w:szCs w:val="20"/>
        </w:rPr>
        <w:t xml:space="preserve"> minimálně ve stejném rozsahu, jako probíhá třídění ze strany Objednatele.</w:t>
      </w:r>
    </w:p>
    <w:p w:rsidR="008F363A" w:rsidP="223761F4" w:rsidRDefault="008F363A" w14:paraId="60679885" w14:textId="2676B51C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color w:val="000000"/>
          <w:szCs w:val="20"/>
        </w:rPr>
      </w:pPr>
    </w:p>
    <w:p w:rsidR="008F363A" w:rsidP="223761F4" w:rsidRDefault="008F363A" w14:paraId="38E9EBFC" w14:textId="77777777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color w:val="000000"/>
          <w:szCs w:val="20"/>
        </w:rPr>
      </w:pPr>
      <w:r w:rsidRPr="223761F4">
        <w:rPr>
          <w:rFonts w:cs="Arial"/>
          <w:color w:val="000000" w:themeColor="text1"/>
          <w:szCs w:val="20"/>
        </w:rPr>
        <w:t>Mytí oken a způsob výpočtu plochy určené k jejich mytí</w:t>
      </w:r>
    </w:p>
    <w:p w:rsidR="008F363A" w:rsidP="007E141A" w:rsidRDefault="008F363A" w14:paraId="010F0515" w14:textId="5A4D7F4D">
      <w:pPr>
        <w:pStyle w:val="NormalWeb"/>
        <w:numPr>
          <w:ilvl w:val="0"/>
          <w:numId w:val="20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/>
          <w:szCs w:val="20"/>
        </w:rPr>
      </w:pPr>
      <w:r w:rsidRPr="223761F4">
        <w:rPr>
          <w:rFonts w:cs="Arial"/>
          <w:color w:val="000000" w:themeColor="text1"/>
          <w:szCs w:val="20"/>
        </w:rPr>
        <w:t xml:space="preserve">v případě oken s jedním sklem, bez nutnosti šroubovat, případně vakuových oken, se plocha počítá pouze 1x </w:t>
      </w:r>
    </w:p>
    <w:p w:rsidR="008F363A" w:rsidP="7E561F9E" w:rsidRDefault="008F363A" w14:paraId="3842A4A3" w14:textId="45C94D11">
      <w:pPr>
        <w:pStyle w:val="NormalWeb"/>
        <w:numPr>
          <w:ilvl w:val="0"/>
          <w:numId w:val="20"/>
        </w:numPr>
        <w:shd w:val="clear" w:color="auto" w:fill="FFFFFF" w:themeFill="background1"/>
        <w:bidi w:val="0"/>
        <w:spacing w:after="0" w:line="270" w:lineRule="atLeast"/>
        <w:jc w:val="both"/>
        <w:rPr>
          <w:rFonts w:cs="Arial"/>
          <w:color w:val="000000"/>
        </w:rPr>
      </w:pPr>
      <w:r w:rsidRPr="7E561F9E" w:rsidR="008F363A">
        <w:rPr>
          <w:rFonts w:cs="Arial"/>
          <w:color w:val="000000" w:themeColor="text1" w:themeTint="FF" w:themeShade="FF"/>
        </w:rPr>
        <w:t xml:space="preserve">v případě dvou skel (sešroubovaná nebo špaletová) 2x. Tedy co sklo, to </w:t>
      </w:r>
      <w:r w:rsidRPr="7E561F9E" w:rsidR="008F363A">
        <w:rPr>
          <w:rFonts w:cs="Arial"/>
          <w:color w:val="000000" w:themeColor="text1" w:themeTint="FF" w:themeShade="FF"/>
        </w:rPr>
        <w:t>jedna plocha</w:t>
      </w:r>
      <w:r w:rsidRPr="7E561F9E" w:rsidR="008F363A">
        <w:rPr>
          <w:rFonts w:cs="Arial"/>
          <w:color w:val="000000" w:themeColor="text1" w:themeTint="FF" w:themeShade="FF"/>
        </w:rPr>
        <w:t xml:space="preserve">/rozměr </w:t>
      </w:r>
    </w:p>
    <w:p w:rsidR="008F363A" w:rsidP="007E141A" w:rsidRDefault="008F363A" w14:paraId="6FB2C8EB" w14:textId="621B41B9">
      <w:pPr>
        <w:pStyle w:val="NormalWeb"/>
        <w:numPr>
          <w:ilvl w:val="0"/>
          <w:numId w:val="20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/>
          <w:szCs w:val="20"/>
        </w:rPr>
      </w:pPr>
      <w:r w:rsidRPr="223761F4">
        <w:rPr>
          <w:rFonts w:cs="Arial"/>
          <w:color w:val="000000" w:themeColor="text1"/>
          <w:szCs w:val="20"/>
        </w:rPr>
        <w:t>způsob výpočtu plochy určené k mytí oken je platný i pro mytí oken a prosklených ploch ve výškách</w:t>
      </w:r>
    </w:p>
    <w:p w:rsidR="008F363A" w:rsidP="007E141A" w:rsidRDefault="008F363A" w14:paraId="38D2E485" w14:textId="34074D93">
      <w:pPr>
        <w:pStyle w:val="NormalWeb"/>
        <w:numPr>
          <w:ilvl w:val="0"/>
          <w:numId w:val="20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/>
          <w:szCs w:val="20"/>
        </w:rPr>
      </w:pPr>
      <w:r w:rsidRPr="223761F4">
        <w:rPr>
          <w:rFonts w:cs="Arial"/>
          <w:color w:val="000000" w:themeColor="text1"/>
          <w:szCs w:val="20"/>
        </w:rPr>
        <w:t>další definice „Mytí oken“ je obsažena v kap. B2.1 Pravidelné úklidové práce, kde je stanoveno, že za umytá okna se považují okna umytá ze všech stran včetně rámů, zárubní, parapetů (vnitřních, vnějších i meziokenních) včetně vnitřní stínící techniky.</w:t>
      </w:r>
    </w:p>
    <w:p w:rsidRPr="00D84316" w:rsidR="008972F3" w:rsidP="177EE432" w:rsidRDefault="621E7D68" w14:paraId="043CB0D9" w14:textId="32F6220E">
      <w:pPr>
        <w:pStyle w:val="Zkladntextodsazen1"/>
        <w:spacing w:before="120" w:line="276" w:lineRule="auto"/>
        <w:ind w:left="0"/>
        <w:jc w:val="both"/>
      </w:pPr>
      <w:r w:rsidRPr="0B978A4B" w:rsidR="621E7D68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>M</w:t>
      </w:r>
      <w:r w:rsidRPr="0B978A4B" w:rsidR="008F363A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>ytí oken bude probíhat dvakrát ročně, a to jednou v jarních a jednou v podzimních měsících. Poskytovatel je povinen předložit ke schválení harmonogram prací zpracovaný dle lokalit, a to nejdéle 14 dní před započetím prací. Poskytovatel je dále povinen kompletní HMG prací sestavit v časovém horizontu, který celkově nepřesáhne délku jednoho měsíce, počítáno pro všechny lokality.</w:t>
      </w:r>
    </w:p>
    <w:p w:rsidR="470A2D0E" w:rsidP="03727B7C" w:rsidRDefault="470A2D0E" w14:paraId="2F7BCC41" w14:textId="4BED5C99">
      <w:pPr>
        <w:pStyle w:val="Zkladntextodsazen1"/>
        <w:suppressLineNumbers w:val="0"/>
        <w:bidi w:val="0"/>
        <w:spacing w:before="120" w:beforeAutospacing="off" w:after="120" w:afterAutospacing="off" w:line="276" w:lineRule="auto"/>
        <w:ind w:left="0" w:right="0"/>
        <w:jc w:val="both"/>
      </w:pPr>
      <w:r w:rsidRPr="03727B7C" w:rsidR="1E68B1DB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>Strojové čištění</w:t>
      </w:r>
    </w:p>
    <w:p w:rsidR="470A2D0E" w:rsidP="1DD6617A" w:rsidRDefault="470A2D0E" w14:paraId="2E6621EC" w14:textId="30BAF1E2">
      <w:pPr>
        <w:pStyle w:val="Zkladntextodsazen1"/>
        <w:suppressLineNumbers w:val="0"/>
        <w:bidi w:val="0"/>
        <w:spacing w:before="120" w:beforeAutospacing="off" w:after="120" w:afterAutospacing="off" w:line="276" w:lineRule="auto"/>
        <w:ind w:left="0" w:right="0"/>
        <w:jc w:val="both"/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</w:pPr>
      <w:r w:rsidRPr="03727B7C" w:rsidR="470A2D0E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 xml:space="preserve">Rozumí se úklid </w:t>
      </w:r>
      <w:r w:rsidRPr="03727B7C" w:rsidR="470A2D0E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 xml:space="preserve">ploch, např. čekáren, hal, podchodů, nástupišť nebo schodišť, při kterém se k čištění volných ploch používají podlahové čisticí stroje určené pro mokrý (kategorie typu prostor </w:t>
      </w:r>
      <w:r w:rsidRPr="03727B7C" w:rsidR="25D4CF19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 xml:space="preserve">1, </w:t>
      </w:r>
      <w:r w:rsidRPr="03727B7C" w:rsidR="470A2D0E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>4) nebo suchý úklid. Součástí strojového čištění je odstranění hrubých nečistot před vlastním čištěním, a to zametením nebo vysátím, dále ruční dočištění míst nepřístupných pro strojní techniku a případné odsunutí a následné urovnání mobiliáře dle položky „Urovnání lehkého nábytku“. Poskytovatel je povinen provozovat čisticí stroje v souladu s návodem výrobce a odpovídá za dodržování všech požadavků na bezpečný provoz, včetně požární bezpečnosti.</w:t>
      </w:r>
      <w:r w:rsidRPr="03727B7C" w:rsidR="101174A9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 xml:space="preserve"> Poskytovatel je povinen použít strojové čištění </w:t>
      </w:r>
      <w:r w:rsidRPr="03727B7C" w:rsidR="284E54F1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>standardně</w:t>
      </w:r>
      <w:r w:rsidRPr="03727B7C" w:rsidR="284E54F1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 xml:space="preserve"> </w:t>
      </w:r>
      <w:r w:rsidRPr="03727B7C" w:rsidR="101174A9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>n</w:t>
      </w:r>
      <w:r w:rsidRPr="03727B7C" w:rsidR="101174A9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>a</w:t>
      </w:r>
      <w:r w:rsidRPr="03727B7C" w:rsidR="101174A9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 xml:space="preserve"> </w:t>
      </w:r>
      <w:r w:rsidRPr="03727B7C" w:rsidR="101174A9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>plochách o rozměru 100 m</w:t>
      </w:r>
      <w:r w:rsidRPr="03727B7C" w:rsidR="101174A9">
        <w:rPr>
          <w:rFonts w:ascii="Verdana" w:hAnsi="Verdana" w:eastAsia="" w:cs="Arial" w:eastAsiaTheme="minorEastAsia"/>
          <w:color w:val="000000" w:themeColor="text1" w:themeTint="FF" w:themeShade="FF"/>
          <w:vertAlign w:val="superscript"/>
          <w:lang w:eastAsia="en-US"/>
        </w:rPr>
        <w:t>2</w:t>
      </w:r>
      <w:r w:rsidRPr="03727B7C" w:rsidR="101174A9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 xml:space="preserve"> a více a zároveň na </w:t>
      </w:r>
      <w:r w:rsidRPr="03727B7C" w:rsidR="67A4559B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>plochách stanovených v Příloze č.</w:t>
      </w:r>
      <w:r w:rsidRPr="03727B7C" w:rsidR="67A4559B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>2</w:t>
      </w:r>
      <w:r w:rsidRPr="03727B7C" w:rsidR="1BD3BFA5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 xml:space="preserve"> </w:t>
      </w:r>
      <w:r w:rsidRPr="03727B7C" w:rsidR="1BD3BFA5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>Smlouvy – Místa</w:t>
      </w:r>
      <w:r w:rsidRPr="03727B7C" w:rsidR="67A4559B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 xml:space="preserve"> plnění</w:t>
      </w:r>
      <w:r w:rsidRPr="03727B7C" w:rsidR="67A4559B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 xml:space="preserve"> dle požadavku uvedeném ve </w:t>
      </w:r>
      <w:r w:rsidRPr="03727B7C" w:rsidR="712D4DB8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>sloupci “P”.</w:t>
      </w:r>
    </w:p>
    <w:p w:rsidR="470A2D0E" w:rsidP="03727B7C" w:rsidRDefault="470A2D0E" w14:paraId="3A38E02F" w14:textId="1339FB44">
      <w:pPr>
        <w:pStyle w:val="Zkladntextodsazen1"/>
        <w:suppressLineNumbers w:val="0"/>
        <w:bidi w:val="0"/>
        <w:spacing w:before="120" w:beforeAutospacing="off" w:after="120" w:afterAutospacing="off" w:line="276" w:lineRule="auto"/>
        <w:ind w:left="0" w:right="0"/>
        <w:jc w:val="both"/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</w:pPr>
      <w:r w:rsidRPr="03727B7C" w:rsidR="470A2D0E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>Při strojovém čištění je poskytovatel povinen zvolit takovou techniku, jejíž technické parametry, zejména</w:t>
      </w:r>
      <w:r w:rsidRPr="03727B7C" w:rsidR="77A06D9E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 xml:space="preserve"> pracovní</w:t>
      </w:r>
      <w:r w:rsidRPr="03727B7C" w:rsidR="470A2D0E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 xml:space="preserve"> šířka </w:t>
      </w:r>
      <w:r w:rsidRPr="03727B7C" w:rsidR="7170712E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>stroje</w:t>
      </w:r>
      <w:r w:rsidRPr="03727B7C" w:rsidR="470A2D0E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 xml:space="preserve">, odpovídají velikosti, dispozici a charakteru uklízeného prostoru. Na rozsáhlých otevřených plochách se předpokládá použití strojů s větší pracovní šířkou, které umožní efektivní a hospodárné provedení úklidu, zatímco na menších nebo členitých plochách lze použít stroje s užší </w:t>
      </w:r>
      <w:r w:rsidRPr="03727B7C" w:rsidR="41AF15D7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>pracovní šířkou</w:t>
      </w:r>
      <w:r w:rsidRPr="03727B7C" w:rsidR="470A2D0E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 xml:space="preserve">. </w:t>
      </w:r>
    </w:p>
    <w:p w:rsidR="43D33D09" w:rsidP="03727B7C" w:rsidRDefault="43D33D09" w14:paraId="217F7CD2" w14:textId="26763E80">
      <w:pPr>
        <w:pStyle w:val="Zkladntextodsazen1"/>
        <w:suppressLineNumbers w:val="0"/>
        <w:bidi w:val="0"/>
        <w:spacing w:before="120" w:beforeAutospacing="off" w:after="120" w:afterAutospacing="off" w:line="276" w:lineRule="auto"/>
        <w:ind w:left="0" w:right="0"/>
        <w:jc w:val="both"/>
      </w:pPr>
      <w:r w:rsidRPr="03727B7C" w:rsidR="43D33D09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>Použití stroje s nepřiměřeně úzkou pracovní šířkou na rozsáhlých otevřených plochách představuje porušení standardů strojového čištění dle této přílohy a je důvodem pro uplatnění příslušné smluvní sankce.</w:t>
      </w:r>
    </w:p>
    <w:p w:rsidR="6B3FADB7" w:rsidP="1DD6617A" w:rsidRDefault="6B3FADB7" w14:paraId="42281CDA" w14:textId="0097BFCA">
      <w:pPr>
        <w:pStyle w:val="Zkladntextodsazen1"/>
        <w:spacing w:before="120" w:line="276" w:lineRule="auto"/>
        <w:ind w:left="0"/>
        <w:jc w:val="both"/>
      </w:pPr>
      <w:r w:rsidRPr="03727B7C" w:rsidR="6B3FADB7">
        <w:rPr>
          <w:rFonts w:ascii="Verdana" w:hAnsi="Verdana" w:eastAsia="" w:cs="Arial" w:eastAsiaTheme="minorEastAsia"/>
          <w:color w:val="000000" w:themeColor="text1" w:themeTint="FF" w:themeShade="FF"/>
          <w:lang w:eastAsia="en-US"/>
        </w:rPr>
        <w:t>Uvedené hodnoty mají doporučující charakter a slouží jako orientační vodítko pro volbu vhodné čisticí techniky.</w:t>
      </w:r>
    </w:p>
    <w:tbl>
      <w:tblPr>
        <w:tblStyle w:val="TableNormal"/>
        <w:bidiVisual w:val="0"/>
        <w:tblW w:w="0" w:type="auto"/>
        <w:tblBorders>
          <w:top w:val="single" w:color="000000" w:themeColor="text1" w:sz="4"/>
          <w:left w:val="single" w:color="000000" w:themeColor="text1" w:sz="4"/>
          <w:bottom w:val="single" w:color="000000" w:themeColor="text1" w:sz="4"/>
          <w:right w:val="single" w:color="000000" w:themeColor="text1" w:sz="4"/>
          <w:insideH w:val="single" w:color="000000" w:themeColor="text1" w:sz="4"/>
          <w:insideV w:val="single" w:color="000000" w:themeColor="text1" w:sz="4"/>
        </w:tblBorders>
        <w:tblLook w:val="06A0" w:firstRow="1" w:lastRow="0" w:firstColumn="1" w:lastColumn="0" w:noHBand="1" w:noVBand="1"/>
      </w:tblPr>
      <w:tblGrid>
        <w:gridCol w:w="4200"/>
        <w:gridCol w:w="2325"/>
        <w:gridCol w:w="2130"/>
      </w:tblGrid>
      <w:tr w:rsidR="7E561F9E" w:rsidTr="03727B7C" w14:paraId="04F3E65B">
        <w:trPr>
          <w:trHeight w:val="510"/>
        </w:trPr>
        <w:tc>
          <w:tcPr>
            <w:tcW w:w="4200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7E561F9E" w:rsidP="03727B7C" w:rsidRDefault="7E561F9E" w14:paraId="3149132A" w14:textId="4912E358">
            <w:pPr>
              <w:spacing w:before="0" w:beforeAutospacing="off" w:after="0" w:afterAutospacing="off"/>
              <w:jc w:val="left"/>
              <w:rPr>
                <w:rFonts w:ascii="Verdana" w:hAnsi="Verdana" w:eastAsia="Verdana" w:cs="Verdana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</w:pPr>
            <w:r w:rsidRPr="03727B7C" w:rsidR="060DDCA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  <w:t>Charakter prostoru</w:t>
            </w:r>
          </w:p>
        </w:tc>
        <w:tc>
          <w:tcPr>
            <w:tcW w:w="232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7E561F9E" w:rsidP="03727B7C" w:rsidRDefault="7E561F9E" w14:paraId="4158233B" w14:textId="6E4C34BD">
            <w:pPr>
              <w:spacing w:before="0" w:beforeAutospacing="off" w:after="0" w:afterAutospacing="off"/>
              <w:jc w:val="center"/>
              <w:rPr>
                <w:rFonts w:ascii="Verdana" w:hAnsi="Verdana" w:eastAsia="Verdana" w:cs="Verdana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</w:pPr>
            <w:r w:rsidRPr="03727B7C" w:rsidR="060DDCA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  <w:t>Orientační velikost souvislé plochy</w:t>
            </w:r>
          </w:p>
        </w:tc>
        <w:tc>
          <w:tcPr>
            <w:tcW w:w="2130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7E561F9E" w:rsidP="03727B7C" w:rsidRDefault="7E561F9E" w14:paraId="09645741" w14:textId="50432BC5">
            <w:pPr>
              <w:spacing w:before="0" w:beforeAutospacing="off" w:after="0" w:afterAutospacing="off"/>
              <w:jc w:val="center"/>
              <w:rPr>
                <w:rFonts w:ascii="Verdana" w:hAnsi="Verdana" w:eastAsia="Verdana" w:cs="Verdana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</w:pPr>
            <w:r w:rsidRPr="03727B7C" w:rsidR="060DDCA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  <w:t>Doporučená pracovní šířka stroje</w:t>
            </w:r>
          </w:p>
        </w:tc>
      </w:tr>
      <w:tr w:rsidR="7E561F9E" w:rsidTr="03727B7C" w14:paraId="115BDCC9">
        <w:trPr>
          <w:trHeight w:val="255"/>
        </w:trPr>
        <w:tc>
          <w:tcPr>
            <w:tcW w:w="4200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7E561F9E" w:rsidP="03727B7C" w:rsidRDefault="7E561F9E" w14:paraId="26052DD6" w14:textId="0B62C6A7">
            <w:pPr>
              <w:spacing w:before="0" w:beforeAutospacing="off" w:after="0" w:afterAutospacing="off"/>
              <w:jc w:val="left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</w:pPr>
            <w:r w:rsidRPr="03727B7C" w:rsidR="060DDCA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  <w:t>Malé nebo členité prostory (menší čekárny, zázemí, vstupy)</w:t>
            </w:r>
          </w:p>
        </w:tc>
        <w:tc>
          <w:tcPr>
            <w:tcW w:w="232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7E561F9E" w:rsidP="03727B7C" w:rsidRDefault="7E561F9E" w14:paraId="4E85C0C8" w14:textId="456A33DB">
            <w:pPr>
              <w:spacing w:before="0" w:beforeAutospacing="off" w:after="0" w:afterAutospacing="off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</w:pPr>
            <w:r w:rsidRPr="03727B7C" w:rsidR="060DDCA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  <w:t>do 150 m²</w:t>
            </w:r>
          </w:p>
        </w:tc>
        <w:tc>
          <w:tcPr>
            <w:tcW w:w="2130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7E561F9E" w:rsidP="03727B7C" w:rsidRDefault="7E561F9E" w14:paraId="106D1F75" w14:textId="21A8A87A">
            <w:pPr>
              <w:spacing w:before="0" w:beforeAutospacing="off" w:after="0" w:afterAutospacing="off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</w:pPr>
            <w:r w:rsidRPr="03727B7C" w:rsidR="060DDCA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  <w:t>35-50 cm</w:t>
            </w:r>
          </w:p>
        </w:tc>
      </w:tr>
      <w:tr w:rsidR="7E561F9E" w:rsidTr="03727B7C" w14:paraId="33F9F5B1">
        <w:trPr>
          <w:trHeight w:val="255"/>
        </w:trPr>
        <w:tc>
          <w:tcPr>
            <w:tcW w:w="4200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7E561F9E" w:rsidP="03727B7C" w:rsidRDefault="7E561F9E" w14:paraId="5C170E5F" w14:textId="10E11F40">
            <w:pPr>
              <w:spacing w:before="0" w:beforeAutospacing="off" w:after="0" w:afterAutospacing="off"/>
              <w:jc w:val="left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</w:pPr>
            <w:r w:rsidRPr="03727B7C" w:rsidR="060DDCA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  <w:t>Středně velké prostory (větší čekárny, vestibuly, kratší podchody)</w:t>
            </w:r>
          </w:p>
        </w:tc>
        <w:tc>
          <w:tcPr>
            <w:tcW w:w="232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7E561F9E" w:rsidP="03727B7C" w:rsidRDefault="7E561F9E" w14:paraId="2B0020A8" w14:textId="0C9B2603">
            <w:pPr>
              <w:spacing w:before="0" w:beforeAutospacing="off" w:after="0" w:afterAutospacing="off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</w:pPr>
            <w:r w:rsidRPr="03727B7C" w:rsidR="060DDCA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  <w:t>151-500 m²</w:t>
            </w:r>
          </w:p>
        </w:tc>
        <w:tc>
          <w:tcPr>
            <w:tcW w:w="2130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7E561F9E" w:rsidP="03727B7C" w:rsidRDefault="7E561F9E" w14:paraId="6610BFA5" w14:textId="19A48A89">
            <w:pPr>
              <w:spacing w:before="0" w:beforeAutospacing="off" w:after="0" w:afterAutospacing="off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</w:pPr>
            <w:r w:rsidRPr="03727B7C" w:rsidR="060DDCA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  <w:t>51-70 cm</w:t>
            </w:r>
          </w:p>
        </w:tc>
      </w:tr>
      <w:tr w:rsidR="7E561F9E" w:rsidTr="03727B7C" w14:paraId="212C5803">
        <w:trPr>
          <w:trHeight w:val="255"/>
        </w:trPr>
        <w:tc>
          <w:tcPr>
            <w:tcW w:w="4200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7E561F9E" w:rsidP="03727B7C" w:rsidRDefault="7E561F9E" w14:paraId="5020B073" w14:textId="344CA2BF">
            <w:pPr>
              <w:spacing w:before="0" w:beforeAutospacing="off" w:after="0" w:afterAutospacing="off"/>
              <w:jc w:val="left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</w:pPr>
            <w:r w:rsidRPr="03727B7C" w:rsidR="060DDCA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  <w:t>Velké otevřené prostory (haly, podchody, nástupiště)</w:t>
            </w:r>
          </w:p>
        </w:tc>
        <w:tc>
          <w:tcPr>
            <w:tcW w:w="232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7E561F9E" w:rsidP="03727B7C" w:rsidRDefault="7E561F9E" w14:paraId="153FE9B0" w14:textId="276D7C50">
            <w:pPr>
              <w:spacing w:before="0" w:beforeAutospacing="off" w:after="0" w:afterAutospacing="off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</w:pPr>
            <w:r w:rsidRPr="03727B7C" w:rsidR="060DDCA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  <w:t>501-2000 m²</w:t>
            </w:r>
          </w:p>
        </w:tc>
        <w:tc>
          <w:tcPr>
            <w:tcW w:w="2130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7E561F9E" w:rsidP="03727B7C" w:rsidRDefault="7E561F9E" w14:paraId="42358E6D" w14:textId="25311124">
            <w:pPr>
              <w:spacing w:before="0" w:beforeAutospacing="off" w:after="0" w:afterAutospacing="off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</w:pPr>
            <w:r w:rsidRPr="03727B7C" w:rsidR="060DDCA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  <w:t>71-90 cm</w:t>
            </w:r>
          </w:p>
        </w:tc>
      </w:tr>
      <w:tr w:rsidR="7E561F9E" w:rsidTr="03727B7C" w14:paraId="11F3504A">
        <w:trPr>
          <w:trHeight w:val="255"/>
        </w:trPr>
        <w:tc>
          <w:tcPr>
            <w:tcW w:w="4200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7E561F9E" w:rsidP="03727B7C" w:rsidRDefault="7E561F9E" w14:paraId="05A10CA7" w14:textId="4193F355">
            <w:pPr>
              <w:spacing w:before="0" w:beforeAutospacing="off" w:after="0" w:afterAutospacing="off"/>
              <w:jc w:val="left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</w:pPr>
            <w:r w:rsidRPr="03727B7C" w:rsidR="060DDCA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  <w:t>Velmi rozsáhlé otevřené prostory (hlavní nádraží, rozsáhlé podchody, terminály)</w:t>
            </w:r>
          </w:p>
        </w:tc>
        <w:tc>
          <w:tcPr>
            <w:tcW w:w="232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7E561F9E" w:rsidP="03727B7C" w:rsidRDefault="7E561F9E" w14:paraId="0A231B09" w14:textId="299FB4F1">
            <w:pPr>
              <w:spacing w:before="0" w:beforeAutospacing="off" w:after="0" w:afterAutospacing="off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</w:pPr>
            <w:r w:rsidRPr="03727B7C" w:rsidR="060DDCA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  <w:t>nad 2000 m²</w:t>
            </w:r>
          </w:p>
        </w:tc>
        <w:tc>
          <w:tcPr>
            <w:tcW w:w="2130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7E561F9E" w:rsidP="03727B7C" w:rsidRDefault="7E561F9E" w14:paraId="5039DF4E" w14:textId="72AF8715">
            <w:pPr>
              <w:spacing w:before="0" w:beforeAutospacing="off" w:after="0" w:afterAutospacing="off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</w:pPr>
            <w:r w:rsidRPr="03727B7C" w:rsidR="060DDCA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6"/>
                <w:szCs w:val="16"/>
                <w:u w:val="none"/>
              </w:rPr>
              <w:t>91 cm a více</w:t>
            </w:r>
          </w:p>
        </w:tc>
      </w:tr>
    </w:tbl>
    <w:p w:rsidR="00D84316" w:rsidP="03727B7C" w:rsidRDefault="00D84316" w14:paraId="79410EE4" w14:textId="246BCF81">
      <w:pPr>
        <w:pStyle w:val="Zkladntextodsazen1"/>
        <w:spacing w:before="120" w:line="276" w:lineRule="auto"/>
        <w:ind w:left="0"/>
        <w:jc w:val="both"/>
        <w:rPr>
          <w:rFonts w:ascii="Verdana" w:hAnsi="Verdana" w:eastAsia="" w:cs="Arial" w:eastAsiaTheme="minorEastAsia"/>
          <w:color w:val="000000"/>
          <w:lang w:eastAsia="en-US"/>
        </w:rPr>
      </w:pPr>
    </w:p>
    <w:p w:rsidR="00672060" w:rsidP="007E141A" w:rsidRDefault="00672060" w14:paraId="27591F78" w14:textId="77777777">
      <w:pPr>
        <w:numPr>
          <w:ilvl w:val="0"/>
          <w:numId w:val="17"/>
        </w:numPr>
        <w:tabs>
          <w:tab w:val="num" w:pos="1276"/>
        </w:tabs>
        <w:spacing w:after="120" w:line="240" w:lineRule="auto"/>
        <w:ind w:left="1276" w:hanging="1276"/>
        <w:jc w:val="both"/>
        <w:outlineLvl w:val="0"/>
        <w:rPr>
          <w:rStyle w:val="Strong"/>
          <w:sz w:val="24"/>
          <w:szCs w:val="24"/>
          <w:lang w:eastAsia="cs-CZ"/>
        </w:rPr>
      </w:pPr>
      <w:r>
        <w:rPr>
          <w:rStyle w:val="Strong"/>
          <w:sz w:val="24"/>
          <w:szCs w:val="24"/>
        </w:rPr>
        <w:t>SPECIFIKACE POŽADAVKŮ NA DODÁVKU HYGIENIC</w:t>
      </w:r>
      <w:r w:rsidR="008D23C0">
        <w:rPr>
          <w:rStyle w:val="Strong"/>
          <w:sz w:val="24"/>
          <w:szCs w:val="24"/>
        </w:rPr>
        <w:softHyphen/>
      </w:r>
      <w:r>
        <w:rPr>
          <w:rStyle w:val="Strong"/>
          <w:sz w:val="24"/>
          <w:szCs w:val="24"/>
        </w:rPr>
        <w:t xml:space="preserve">KÉHO A JINÉHO SPOTŘEBNÍHO MATERIÁLU </w:t>
      </w:r>
    </w:p>
    <w:p w:rsidR="00133BF7" w:rsidP="177EE432" w:rsidRDefault="00133BF7" w14:paraId="165E7034" w14:textId="1DB84D72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 w:val="18"/>
          <w:szCs w:val="18"/>
        </w:rPr>
      </w:pPr>
    </w:p>
    <w:p w:rsidR="69D72DB5" w:rsidP="177EE432" w:rsidRDefault="69D72DB5" w14:paraId="4EC28C09" w14:textId="7FDB3706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b/>
          <w:color w:val="000000" w:themeColor="text1"/>
          <w:szCs w:val="20"/>
        </w:rPr>
      </w:pPr>
      <w:r w:rsidRPr="223761F4">
        <w:rPr>
          <w:rFonts w:cs="Arial"/>
          <w:b/>
          <w:color w:val="000000" w:themeColor="text1"/>
          <w:szCs w:val="20"/>
        </w:rPr>
        <w:t>Zajištění hygienického</w:t>
      </w:r>
      <w:r w:rsidRPr="223761F4" w:rsidR="1B5337F7">
        <w:rPr>
          <w:rFonts w:cs="Arial"/>
          <w:b/>
          <w:color w:val="000000" w:themeColor="text1"/>
          <w:szCs w:val="20"/>
        </w:rPr>
        <w:t>,</w:t>
      </w:r>
      <w:r w:rsidRPr="223761F4">
        <w:rPr>
          <w:rFonts w:cs="Arial"/>
          <w:b/>
          <w:color w:val="000000" w:themeColor="text1"/>
          <w:szCs w:val="20"/>
        </w:rPr>
        <w:t xml:space="preserve"> dezinfekčního a</w:t>
      </w:r>
      <w:r w:rsidRPr="223761F4" w:rsidR="18D55188">
        <w:rPr>
          <w:rFonts w:cs="Arial"/>
          <w:b/>
          <w:color w:val="000000" w:themeColor="text1"/>
          <w:szCs w:val="20"/>
        </w:rPr>
        <w:t xml:space="preserve"> jiného</w:t>
      </w:r>
      <w:r w:rsidRPr="223761F4">
        <w:rPr>
          <w:rFonts w:cs="Arial"/>
          <w:b/>
          <w:color w:val="000000" w:themeColor="text1"/>
          <w:szCs w:val="20"/>
        </w:rPr>
        <w:t xml:space="preserve"> </w:t>
      </w:r>
      <w:r w:rsidRPr="223761F4" w:rsidR="2E215FE7">
        <w:rPr>
          <w:rFonts w:cs="Arial"/>
          <w:b/>
          <w:color w:val="000000" w:themeColor="text1"/>
          <w:szCs w:val="20"/>
        </w:rPr>
        <w:t xml:space="preserve">spotřebního </w:t>
      </w:r>
      <w:r w:rsidRPr="223761F4">
        <w:rPr>
          <w:rFonts w:cs="Arial"/>
          <w:b/>
          <w:color w:val="000000" w:themeColor="text1"/>
          <w:szCs w:val="20"/>
        </w:rPr>
        <w:t>materiálu</w:t>
      </w:r>
    </w:p>
    <w:p w:rsidR="177EE432" w:rsidP="177EE432" w:rsidRDefault="177EE432" w14:paraId="09D06119" w14:textId="23B122AE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</w:p>
    <w:p w:rsidR="177EE432" w:rsidP="177EE432" w:rsidRDefault="69D72DB5" w14:paraId="6B276503" w14:textId="40B11E84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>Poskytovatel je odpovědný za zajištění dostatečného množství hygienického</w:t>
      </w:r>
      <w:r w:rsidRPr="223761F4" w:rsidR="7521FECF">
        <w:rPr>
          <w:rFonts w:cs="Arial"/>
          <w:color w:val="000000" w:themeColor="text1"/>
          <w:szCs w:val="20"/>
        </w:rPr>
        <w:t xml:space="preserve"> a</w:t>
      </w:r>
      <w:r w:rsidRPr="223761F4">
        <w:rPr>
          <w:rFonts w:cs="Arial"/>
          <w:color w:val="000000" w:themeColor="text1"/>
          <w:szCs w:val="20"/>
        </w:rPr>
        <w:t xml:space="preserve"> </w:t>
      </w:r>
      <w:r w:rsidRPr="223761F4" w:rsidR="3E0F82EB">
        <w:rPr>
          <w:rFonts w:cs="Arial"/>
          <w:color w:val="000000" w:themeColor="text1"/>
          <w:szCs w:val="20"/>
        </w:rPr>
        <w:t>jiného</w:t>
      </w:r>
      <w:r w:rsidRPr="223761F4">
        <w:rPr>
          <w:rFonts w:cs="Arial"/>
          <w:color w:val="000000" w:themeColor="text1"/>
          <w:szCs w:val="20"/>
        </w:rPr>
        <w:t xml:space="preserve"> spotřebního materiálu</w:t>
      </w:r>
      <w:r w:rsidRPr="223761F4" w:rsidR="75FBD44E">
        <w:rPr>
          <w:rFonts w:cs="Arial"/>
          <w:color w:val="000000" w:themeColor="text1"/>
          <w:szCs w:val="20"/>
        </w:rPr>
        <w:t>, včetně dezinfekčního materiálu</w:t>
      </w:r>
      <w:r w:rsidRPr="223761F4">
        <w:rPr>
          <w:rFonts w:cs="Arial"/>
          <w:color w:val="000000" w:themeColor="text1"/>
          <w:szCs w:val="20"/>
        </w:rPr>
        <w:t xml:space="preserve"> v místech plnění.</w:t>
      </w:r>
      <w:r w:rsidRPr="223761F4" w:rsidR="1DC3D8F5">
        <w:rPr>
          <w:rFonts w:cs="Arial"/>
          <w:color w:val="000000" w:themeColor="text1"/>
          <w:szCs w:val="20"/>
        </w:rPr>
        <w:t xml:space="preserve"> Předp</w:t>
      </w:r>
      <w:r w:rsidRPr="223761F4" w:rsidR="2993F60E">
        <w:rPr>
          <w:rFonts w:cs="Arial"/>
          <w:color w:val="000000" w:themeColor="text1"/>
          <w:szCs w:val="20"/>
        </w:rPr>
        <w:t>o</w:t>
      </w:r>
      <w:r w:rsidRPr="223761F4" w:rsidR="1DC3D8F5">
        <w:rPr>
          <w:rFonts w:cs="Arial"/>
          <w:color w:val="000000" w:themeColor="text1"/>
          <w:szCs w:val="20"/>
        </w:rPr>
        <w:t xml:space="preserve">kládané měsíční množství je uvedeno v příloze č. </w:t>
      </w:r>
      <w:r w:rsidRPr="223761F4" w:rsidR="1F0A5A25">
        <w:rPr>
          <w:rFonts w:cs="Arial"/>
          <w:color w:val="000000" w:themeColor="text1"/>
          <w:szCs w:val="20"/>
        </w:rPr>
        <w:t xml:space="preserve">7 Smlouvy. </w:t>
      </w:r>
    </w:p>
    <w:p w:rsidR="3127B530" w:rsidP="3127B530" w:rsidRDefault="3127B530" w14:paraId="5B9D7134" w14:textId="7634B7A1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</w:p>
    <w:p w:rsidR="0067FDED" w:rsidP="0C9C9AAF" w:rsidRDefault="0067FDED" w14:paraId="4E21F9AA" w14:textId="74473FBD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 w:asciiTheme="majorHAnsi" w:hAnsiTheme="majorHAnsi"/>
          <w:b/>
          <w:bCs/>
        </w:rPr>
      </w:pPr>
      <w:r w:rsidRPr="0C9C9AAF">
        <w:rPr>
          <w:rFonts w:cs="Arial" w:asciiTheme="majorHAnsi" w:hAnsiTheme="majorHAnsi"/>
          <w:b/>
          <w:bCs/>
        </w:rPr>
        <w:t>Náklady na veškerý hygienický a spotřební materiál j</w:t>
      </w:r>
      <w:r w:rsidRPr="0C9C9AAF" w:rsidR="00056D5A">
        <w:rPr>
          <w:rFonts w:cs="Arial" w:asciiTheme="majorHAnsi" w:hAnsiTheme="majorHAnsi"/>
          <w:b/>
          <w:bCs/>
        </w:rPr>
        <w:t>sou</w:t>
      </w:r>
      <w:r w:rsidRPr="0C9C9AAF">
        <w:rPr>
          <w:rFonts w:cs="Arial" w:asciiTheme="majorHAnsi" w:hAnsiTheme="majorHAnsi"/>
          <w:b/>
          <w:bCs/>
        </w:rPr>
        <w:t xml:space="preserve"> zahrnut</w:t>
      </w:r>
      <w:r w:rsidRPr="0C9C9AAF" w:rsidR="00056D5A">
        <w:rPr>
          <w:rFonts w:cs="Arial" w:asciiTheme="majorHAnsi" w:hAnsiTheme="majorHAnsi"/>
          <w:b/>
          <w:bCs/>
        </w:rPr>
        <w:t>y</w:t>
      </w:r>
      <w:r w:rsidRPr="0C9C9AAF">
        <w:rPr>
          <w:rFonts w:cs="Arial" w:asciiTheme="majorHAnsi" w:hAnsiTheme="majorHAnsi"/>
          <w:b/>
          <w:bCs/>
        </w:rPr>
        <w:t xml:space="preserve"> v ceně poskytované služby.</w:t>
      </w:r>
    </w:p>
    <w:p w:rsidR="04F123F6" w:rsidP="04F123F6" w:rsidRDefault="04F123F6" w14:paraId="53AF553B" w14:textId="0DDD63C0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</w:p>
    <w:p w:rsidR="69D72DB5" w:rsidP="00CB64A9" w:rsidRDefault="69D72DB5" w14:paraId="03CDDE1B" w14:textId="160DC531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>Součástí této povinnosti je:</w:t>
      </w:r>
    </w:p>
    <w:p w:rsidR="69D72DB5" w:rsidP="007E141A" w:rsidRDefault="69D72DB5" w14:paraId="09A3A041" w14:textId="512A9945">
      <w:pPr>
        <w:pStyle w:val="NormalWeb"/>
        <w:numPr>
          <w:ilvl w:val="0"/>
          <w:numId w:val="12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 xml:space="preserve">průběžné doplňování materiálu v místech jeho použití, </w:t>
      </w:r>
    </w:p>
    <w:p w:rsidR="69D72DB5" w:rsidP="007E141A" w:rsidRDefault="69D72DB5" w14:paraId="4C08F7B8" w14:textId="210B5911">
      <w:pPr>
        <w:pStyle w:val="NormalWeb"/>
        <w:numPr>
          <w:ilvl w:val="0"/>
          <w:numId w:val="12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 xml:space="preserve">udržování přiměřené zásoby materiálu uložené na předem určeném místě. </w:t>
      </w:r>
    </w:p>
    <w:p w:rsidR="177EE432" w:rsidP="177EE432" w:rsidRDefault="177EE432" w14:paraId="670A87D1" w14:textId="2CDEEE98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</w:p>
    <w:p w:rsidR="69D72DB5" w:rsidP="00CB64A9" w:rsidRDefault="69D72DB5" w14:paraId="6534F0E8" w14:textId="6E3F2936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>Tato zásoba musí být dostupná odpovědnému pracovníkovi Objednatele pro případ neočekávané potřeby doplnění materiálu v době nepřítomnosti zaměstnance Poskytovatele.</w:t>
      </w:r>
    </w:p>
    <w:p w:rsidRPr="00CB64A9" w:rsidR="177EE432" w:rsidP="177EE432" w:rsidRDefault="177EE432" w14:paraId="56CE4E41" w14:textId="6308E8C0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b/>
          <w:color w:val="000000" w:themeColor="text1"/>
          <w:szCs w:val="20"/>
        </w:rPr>
      </w:pPr>
    </w:p>
    <w:p w:rsidR="7D46856C" w:rsidP="177EE432" w:rsidRDefault="7D46856C" w14:paraId="3EF27C61" w14:textId="27F6BEDF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b/>
          <w:color w:val="000000" w:themeColor="text1"/>
          <w:szCs w:val="20"/>
        </w:rPr>
      </w:pPr>
      <w:r w:rsidRPr="223761F4">
        <w:rPr>
          <w:rFonts w:cs="Arial"/>
          <w:b/>
          <w:color w:val="000000" w:themeColor="text1"/>
          <w:szCs w:val="20"/>
        </w:rPr>
        <w:t>Vymezení hygienického</w:t>
      </w:r>
      <w:r w:rsidRPr="223761F4" w:rsidR="30FFFEB4">
        <w:rPr>
          <w:rFonts w:cs="Arial"/>
          <w:b/>
          <w:color w:val="000000" w:themeColor="text1"/>
          <w:szCs w:val="20"/>
        </w:rPr>
        <w:t>,</w:t>
      </w:r>
      <w:r w:rsidRPr="223761F4">
        <w:rPr>
          <w:rFonts w:cs="Arial"/>
          <w:b/>
          <w:color w:val="000000" w:themeColor="text1"/>
          <w:szCs w:val="20"/>
        </w:rPr>
        <w:t xml:space="preserve"> dezinfekčního </w:t>
      </w:r>
      <w:r w:rsidRPr="223761F4" w:rsidR="7137C2C5">
        <w:rPr>
          <w:rFonts w:cs="Arial"/>
          <w:b/>
          <w:color w:val="000000" w:themeColor="text1"/>
          <w:szCs w:val="20"/>
        </w:rPr>
        <w:t>a jiného</w:t>
      </w:r>
      <w:r w:rsidRPr="223761F4">
        <w:rPr>
          <w:rFonts w:cs="Arial"/>
          <w:b/>
          <w:color w:val="000000" w:themeColor="text1"/>
          <w:szCs w:val="20"/>
        </w:rPr>
        <w:t xml:space="preserve"> spotřebního materiálu</w:t>
      </w:r>
    </w:p>
    <w:p w:rsidR="177EE432" w:rsidP="177EE432" w:rsidRDefault="177EE432" w14:paraId="6C711F7A" w14:textId="1BAAD0EB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</w:p>
    <w:p w:rsidR="7D46856C" w:rsidP="00CB64A9" w:rsidRDefault="7D46856C" w14:paraId="69075A2E" w14:textId="43C3A9D0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>Za hygienický a dezinfekční spotřební materiál se považuje zejména:</w:t>
      </w:r>
    </w:p>
    <w:p w:rsidR="7D46856C" w:rsidP="007E141A" w:rsidRDefault="7D46856C" w14:paraId="4E7EFB17" w14:textId="6D9AD150">
      <w:pPr>
        <w:pStyle w:val="NormalWeb"/>
        <w:numPr>
          <w:ilvl w:val="0"/>
          <w:numId w:val="11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 xml:space="preserve">toaletní papír, </w:t>
      </w:r>
    </w:p>
    <w:p w:rsidR="7D46856C" w:rsidP="007E141A" w:rsidRDefault="7D46856C" w14:paraId="06CFBB60" w14:textId="060B4772">
      <w:pPr>
        <w:pStyle w:val="NormalWeb"/>
        <w:numPr>
          <w:ilvl w:val="0"/>
          <w:numId w:val="11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 xml:space="preserve">tekuté mýdlo, </w:t>
      </w:r>
    </w:p>
    <w:p w:rsidR="7D46856C" w:rsidP="007E141A" w:rsidRDefault="7D46856C" w14:paraId="6C2437F3" w14:textId="785D09D5">
      <w:pPr>
        <w:pStyle w:val="NormalWeb"/>
        <w:numPr>
          <w:ilvl w:val="0"/>
          <w:numId w:val="11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 xml:space="preserve">dezinfekční gel, </w:t>
      </w:r>
    </w:p>
    <w:p w:rsidR="7D46856C" w:rsidP="007E141A" w:rsidRDefault="7D46856C" w14:paraId="79935EE9" w14:textId="3498EDA9">
      <w:pPr>
        <w:pStyle w:val="NormalWeb"/>
        <w:numPr>
          <w:ilvl w:val="0"/>
          <w:numId w:val="11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 xml:space="preserve">papírové ručníky, </w:t>
      </w:r>
    </w:p>
    <w:p w:rsidR="7D46856C" w:rsidP="007E141A" w:rsidRDefault="7D46856C" w14:paraId="616E3E8F" w14:textId="613F60EC">
      <w:pPr>
        <w:pStyle w:val="NormalWeb"/>
        <w:numPr>
          <w:ilvl w:val="0"/>
          <w:numId w:val="11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 xml:space="preserve">dámské hygienické sáčky, </w:t>
      </w:r>
    </w:p>
    <w:p w:rsidR="7D46856C" w:rsidP="007E141A" w:rsidRDefault="7D46856C" w14:paraId="5D8049E0" w14:textId="14D78E4C">
      <w:pPr>
        <w:pStyle w:val="NormalWeb"/>
        <w:numPr>
          <w:ilvl w:val="0"/>
          <w:numId w:val="11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 xml:space="preserve">osvěžovače vzduchu, </w:t>
      </w:r>
    </w:p>
    <w:p w:rsidR="7D46856C" w:rsidP="007E141A" w:rsidRDefault="7D46856C" w14:paraId="7157130E" w14:textId="40FB625E">
      <w:pPr>
        <w:pStyle w:val="NormalWeb"/>
        <w:numPr>
          <w:ilvl w:val="0"/>
          <w:numId w:val="11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 xml:space="preserve">WC závěsy s náplní, </w:t>
      </w:r>
    </w:p>
    <w:p w:rsidR="7D46856C" w:rsidP="007E141A" w:rsidRDefault="7D46856C" w14:paraId="21572701" w14:textId="41BF0D13">
      <w:pPr>
        <w:pStyle w:val="NormalWeb"/>
        <w:numPr>
          <w:ilvl w:val="0"/>
          <w:numId w:val="11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 xml:space="preserve">tablety do pisoárů, </w:t>
      </w:r>
    </w:p>
    <w:p w:rsidR="7D46856C" w:rsidP="007E141A" w:rsidRDefault="7D46856C" w14:paraId="1117A5E9" w14:textId="60B9046A">
      <w:pPr>
        <w:pStyle w:val="NormalWeb"/>
        <w:numPr>
          <w:ilvl w:val="0"/>
          <w:numId w:val="11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>igelitové pytle do odpadkových košů a jiných odpadních nádob.</w:t>
      </w:r>
    </w:p>
    <w:p w:rsidR="177EE432" w:rsidP="177EE432" w:rsidRDefault="177EE432" w14:paraId="38C54647" w14:textId="1CB7DB7A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</w:p>
    <w:p w:rsidR="74B7B90A" w:rsidP="177EE432" w:rsidRDefault="74B7B90A" w14:paraId="72D27D72" w14:textId="65856748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b/>
          <w:color w:val="000000" w:themeColor="text1"/>
          <w:szCs w:val="20"/>
        </w:rPr>
      </w:pPr>
      <w:r w:rsidRPr="223761F4">
        <w:rPr>
          <w:rFonts w:cs="Arial"/>
          <w:b/>
          <w:color w:val="000000" w:themeColor="text1"/>
          <w:szCs w:val="20"/>
        </w:rPr>
        <w:t>Požadavky na materiál</w:t>
      </w:r>
    </w:p>
    <w:p w:rsidR="177EE432" w:rsidP="177EE432" w:rsidRDefault="177EE432" w14:paraId="3825F290" w14:textId="64FC40F5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b/>
          <w:color w:val="000000" w:themeColor="text1"/>
          <w:szCs w:val="20"/>
        </w:rPr>
      </w:pPr>
    </w:p>
    <w:p w:rsidR="74B7B90A" w:rsidP="00CB64A9" w:rsidRDefault="74B7B90A" w14:paraId="06053175" w14:textId="372E6202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>Veškerý dodávaný materiál musí:</w:t>
      </w:r>
    </w:p>
    <w:p w:rsidR="74B7B90A" w:rsidP="007E141A" w:rsidRDefault="74B7B90A" w14:paraId="275647DD" w14:textId="0A210278">
      <w:pPr>
        <w:pStyle w:val="NormalWeb"/>
        <w:numPr>
          <w:ilvl w:val="0"/>
          <w:numId w:val="10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 xml:space="preserve">svými parametry (zejména velikostí, pevností apod.) odpovídat použitým dávkovačům, zásobníkům a odpadkovým košům v uklízených prostorách, </w:t>
      </w:r>
    </w:p>
    <w:p w:rsidR="74B7B90A" w:rsidP="007E141A" w:rsidRDefault="74B7B90A" w14:paraId="7B84253D" w14:textId="6A7EFC48">
      <w:pPr>
        <w:pStyle w:val="NormalWeb"/>
        <w:numPr>
          <w:ilvl w:val="0"/>
          <w:numId w:val="10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>splňovat kvalitativní požadavky uvedené v Příloze č. 7</w:t>
      </w:r>
      <w:r w:rsidRPr="223761F4" w:rsidR="5A6C36AC">
        <w:rPr>
          <w:rFonts w:cs="Arial"/>
          <w:color w:val="000000" w:themeColor="text1"/>
          <w:szCs w:val="20"/>
        </w:rPr>
        <w:t xml:space="preserve"> Smlouvy</w:t>
      </w:r>
      <w:r w:rsidRPr="223761F4">
        <w:rPr>
          <w:rFonts w:cs="Arial"/>
          <w:color w:val="000000" w:themeColor="text1"/>
          <w:szCs w:val="20"/>
        </w:rPr>
        <w:t xml:space="preserve"> – Hygienický a spotřební materiál.</w:t>
      </w:r>
    </w:p>
    <w:p w:rsidR="177EE432" w:rsidP="744C95F5" w:rsidRDefault="177EE432" w14:paraId="06DD2A84" w14:textId="34E32432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 w:asciiTheme="majorHAnsi" w:hAnsiTheme="majorHAnsi"/>
          <w:szCs w:val="20"/>
        </w:rPr>
      </w:pPr>
    </w:p>
    <w:p w:rsidRPr="00133BF7" w:rsidR="00133BF7" w:rsidP="6DE3176D" w:rsidRDefault="00133BF7" w14:paraId="5713B6CD" w14:textId="43AE7366">
      <w:pPr>
        <w:pStyle w:val="Zkladntextodsazen1"/>
        <w:shd w:val="clear" w:color="auto" w:fill="FFFFFF" w:themeFill="background1"/>
        <w:spacing w:before="120" w:after="0" w:line="270" w:lineRule="atLeast"/>
        <w:ind w:left="0"/>
        <w:jc w:val="both"/>
        <w:rPr>
          <w:rFonts w:cs="Arial" w:asciiTheme="minorHAnsi" w:hAnsiTheme="minorHAnsi"/>
          <w:color w:val="000000"/>
        </w:rPr>
      </w:pPr>
      <w:r w:rsidRPr="6DE3176D">
        <w:rPr>
          <w:rFonts w:cs="Arial" w:asciiTheme="minorHAnsi" w:hAnsiTheme="minorHAnsi"/>
          <w:b/>
          <w:color w:val="000000" w:themeColor="text1"/>
        </w:rPr>
        <w:t xml:space="preserve">Dodávka </w:t>
      </w:r>
      <w:r w:rsidRPr="6DE3176D" w:rsidR="00416A47">
        <w:rPr>
          <w:rFonts w:cs="Arial" w:asciiTheme="minorHAnsi" w:hAnsiTheme="minorHAnsi"/>
          <w:b/>
          <w:color w:val="000000" w:themeColor="text1"/>
        </w:rPr>
        <w:t>hygienických</w:t>
      </w:r>
      <w:r w:rsidRPr="6DE3176D">
        <w:rPr>
          <w:rFonts w:cs="Arial" w:asciiTheme="minorHAnsi" w:hAnsiTheme="minorHAnsi"/>
          <w:b/>
          <w:color w:val="000000" w:themeColor="text1"/>
        </w:rPr>
        <w:t xml:space="preserve"> </w:t>
      </w:r>
      <w:r w:rsidRPr="6DE3176D" w:rsidR="00416A47">
        <w:rPr>
          <w:rFonts w:cs="Arial" w:asciiTheme="minorHAnsi" w:hAnsiTheme="minorHAnsi"/>
          <w:b/>
          <w:color w:val="000000" w:themeColor="text1"/>
        </w:rPr>
        <w:t>a de</w:t>
      </w:r>
      <w:r w:rsidRPr="6DE3176D" w:rsidR="007C1ACF">
        <w:rPr>
          <w:rFonts w:cs="Arial" w:asciiTheme="minorHAnsi" w:hAnsiTheme="minorHAnsi"/>
          <w:b/>
          <w:color w:val="000000" w:themeColor="text1"/>
        </w:rPr>
        <w:t>z</w:t>
      </w:r>
      <w:r w:rsidRPr="6DE3176D" w:rsidR="00416A47">
        <w:rPr>
          <w:rFonts w:cs="Arial" w:asciiTheme="minorHAnsi" w:hAnsiTheme="minorHAnsi"/>
          <w:b/>
          <w:color w:val="000000" w:themeColor="text1"/>
        </w:rPr>
        <w:t>infekčních prostředků</w:t>
      </w:r>
      <w:r w:rsidRPr="6DE3176D">
        <w:rPr>
          <w:rFonts w:cs="Arial" w:asciiTheme="minorHAnsi" w:hAnsiTheme="minorHAnsi"/>
          <w:color w:val="000000" w:themeColor="text1"/>
        </w:rPr>
        <w:t xml:space="preserve"> se týká těchto prostor:</w:t>
      </w:r>
    </w:p>
    <w:p w:rsidRPr="00133BF7" w:rsidR="00133BF7" w:rsidP="007E141A" w:rsidRDefault="00133BF7" w14:paraId="2A58C538" w14:textId="77777777">
      <w:pPr>
        <w:pStyle w:val="NormalWeb"/>
        <w:numPr>
          <w:ilvl w:val="0"/>
          <w:numId w:val="24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 xml:space="preserve">Veřejná </w:t>
      </w:r>
      <w:r w:rsidRPr="223761F4" w:rsidR="00AD7EC6">
        <w:rPr>
          <w:rFonts w:cs="Arial"/>
          <w:color w:val="000000" w:themeColor="text1"/>
          <w:szCs w:val="20"/>
        </w:rPr>
        <w:t>hygienická</w:t>
      </w:r>
      <w:r w:rsidRPr="223761F4">
        <w:rPr>
          <w:rFonts w:cs="Arial"/>
          <w:color w:val="000000" w:themeColor="text1"/>
          <w:szCs w:val="20"/>
        </w:rPr>
        <w:t xml:space="preserve"> zařízení</w:t>
      </w:r>
    </w:p>
    <w:p w:rsidR="00133BF7" w:rsidP="007E141A" w:rsidRDefault="00133BF7" w14:paraId="2A92BAA7" w14:textId="77777777">
      <w:pPr>
        <w:pStyle w:val="NormalWeb"/>
        <w:numPr>
          <w:ilvl w:val="0"/>
          <w:numId w:val="24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 xml:space="preserve">Neveřejná </w:t>
      </w:r>
      <w:r w:rsidRPr="223761F4" w:rsidR="00AD7EC6">
        <w:rPr>
          <w:rFonts w:cs="Arial"/>
          <w:color w:val="000000" w:themeColor="text1"/>
          <w:szCs w:val="20"/>
        </w:rPr>
        <w:t>hygienická</w:t>
      </w:r>
      <w:r w:rsidRPr="223761F4">
        <w:rPr>
          <w:rFonts w:cs="Arial"/>
          <w:color w:val="000000" w:themeColor="text1"/>
          <w:szCs w:val="20"/>
        </w:rPr>
        <w:t xml:space="preserve"> zařízení</w:t>
      </w:r>
      <w:r w:rsidRPr="223761F4" w:rsidR="000A0E7F">
        <w:rPr>
          <w:rFonts w:cs="Arial"/>
          <w:color w:val="000000" w:themeColor="text1"/>
          <w:szCs w:val="20"/>
        </w:rPr>
        <w:t xml:space="preserve"> </w:t>
      </w:r>
    </w:p>
    <w:p w:rsidR="00416A47" w:rsidP="007E141A" w:rsidRDefault="00416A47" w14:paraId="5A0F732E" w14:textId="77777777">
      <w:pPr>
        <w:pStyle w:val="NormalWeb"/>
        <w:numPr>
          <w:ilvl w:val="0"/>
          <w:numId w:val="24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>Veřejně přístupné prostory (haly, čekárny, vestibuly)</w:t>
      </w:r>
    </w:p>
    <w:p w:rsidRPr="00A70556" w:rsidR="00714437" w:rsidP="007E141A" w:rsidRDefault="00714437" w14:paraId="654300C9" w14:textId="6695D2DF">
      <w:pPr>
        <w:pStyle w:val="NormalWeb"/>
        <w:numPr>
          <w:ilvl w:val="0"/>
          <w:numId w:val="24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6DE3176D">
        <w:rPr>
          <w:rFonts w:cs="Arial"/>
          <w:color w:val="000000" w:themeColor="text1"/>
        </w:rPr>
        <w:t>Administrativní a provozní prostory (kuchyňky)</w:t>
      </w:r>
    </w:p>
    <w:p w:rsidR="00133BF7" w:rsidP="04F123F6" w:rsidRDefault="00133BF7" w14:paraId="7AE63B73" w14:textId="7F8B4824">
      <w:pPr>
        <w:shd w:val="clear" w:color="auto" w:fill="FFFFFF" w:themeFill="background1"/>
        <w:spacing w:after="0" w:line="270" w:lineRule="atLeast"/>
        <w:jc w:val="both"/>
        <w:rPr>
          <w:b/>
        </w:rPr>
      </w:pPr>
    </w:p>
    <w:p w:rsidRPr="00CB64A9" w:rsidR="2032BBE4" w:rsidP="04F123F6" w:rsidRDefault="2032BBE4" w14:paraId="5BCF30F7" w14:textId="063F5666">
      <w:pPr>
        <w:shd w:val="clear" w:color="auto" w:fill="FFFFFF" w:themeFill="background1"/>
        <w:spacing w:before="240" w:after="0" w:line="270" w:lineRule="atLeast"/>
        <w:jc w:val="both"/>
        <w:rPr>
          <w:b/>
        </w:rPr>
      </w:pPr>
      <w:r w:rsidRPr="6DE3176D">
        <w:rPr>
          <w:b/>
        </w:rPr>
        <w:t>Požadavky na doplnění hygienických prostředků</w:t>
      </w:r>
    </w:p>
    <w:p w:rsidRPr="00CB64A9" w:rsidR="2032BBE4" w:rsidP="00CB64A9" w:rsidRDefault="2032BBE4" w14:paraId="6DD59546" w14:textId="2E1CDC9C">
      <w:pPr>
        <w:spacing w:before="240" w:after="240"/>
        <w:rPr>
          <w:szCs w:val="20"/>
        </w:rPr>
      </w:pPr>
      <w:r w:rsidRPr="223761F4">
        <w:rPr>
          <w:szCs w:val="20"/>
        </w:rPr>
        <w:t>Ve všech výše uvedených prostorech musí být zajištěno průběžné kontrolování a doplňování:</w:t>
      </w:r>
    </w:p>
    <w:p w:rsidRPr="00CB64A9" w:rsidR="2032BBE4" w:rsidP="007E141A" w:rsidRDefault="2032BBE4" w14:paraId="2EC37C5C" w14:textId="5CE7DCBD">
      <w:pPr>
        <w:pStyle w:val="ListParagraph"/>
        <w:numPr>
          <w:ilvl w:val="0"/>
          <w:numId w:val="9"/>
        </w:numPr>
        <w:spacing w:after="0"/>
        <w:rPr>
          <w:szCs w:val="20"/>
        </w:rPr>
      </w:pPr>
      <w:r w:rsidRPr="223761F4">
        <w:rPr>
          <w:szCs w:val="20"/>
        </w:rPr>
        <w:t xml:space="preserve">dávkovačů tekutého mýdla, </w:t>
      </w:r>
    </w:p>
    <w:p w:rsidRPr="00CB64A9" w:rsidR="2032BBE4" w:rsidP="007E141A" w:rsidRDefault="2032BBE4" w14:paraId="66C7BF19" w14:textId="3F57D296">
      <w:pPr>
        <w:pStyle w:val="ListParagraph"/>
        <w:numPr>
          <w:ilvl w:val="0"/>
          <w:numId w:val="9"/>
        </w:numPr>
        <w:spacing w:after="0"/>
        <w:rPr>
          <w:szCs w:val="20"/>
        </w:rPr>
      </w:pPr>
      <w:r w:rsidRPr="223761F4">
        <w:rPr>
          <w:szCs w:val="20"/>
        </w:rPr>
        <w:t xml:space="preserve">dávkovačů dezinfekce, </w:t>
      </w:r>
    </w:p>
    <w:p w:rsidRPr="00CB64A9" w:rsidR="2032BBE4" w:rsidP="007E141A" w:rsidRDefault="2032BBE4" w14:paraId="71372CD5" w14:textId="30A6099E">
      <w:pPr>
        <w:pStyle w:val="ListParagraph"/>
        <w:numPr>
          <w:ilvl w:val="0"/>
          <w:numId w:val="9"/>
        </w:numPr>
        <w:spacing w:after="0"/>
        <w:rPr>
          <w:szCs w:val="20"/>
        </w:rPr>
      </w:pPr>
      <w:r w:rsidRPr="223761F4">
        <w:rPr>
          <w:szCs w:val="20"/>
        </w:rPr>
        <w:t xml:space="preserve">zásobníků papírových ručníků, </w:t>
      </w:r>
    </w:p>
    <w:p w:rsidRPr="00CB64A9" w:rsidR="2032BBE4" w:rsidP="007E141A" w:rsidRDefault="2032BBE4" w14:paraId="210FE4A2" w14:textId="2DF5CF2E">
      <w:pPr>
        <w:pStyle w:val="ListParagraph"/>
        <w:numPr>
          <w:ilvl w:val="0"/>
          <w:numId w:val="9"/>
        </w:numPr>
        <w:spacing w:after="0"/>
        <w:rPr>
          <w:szCs w:val="20"/>
        </w:rPr>
      </w:pPr>
      <w:r w:rsidRPr="223761F4">
        <w:rPr>
          <w:szCs w:val="20"/>
        </w:rPr>
        <w:t xml:space="preserve">zásobníků toaletního papíru, </w:t>
      </w:r>
    </w:p>
    <w:p w:rsidRPr="00CB64A9" w:rsidR="2032BBE4" w:rsidP="007E141A" w:rsidRDefault="2032BBE4" w14:paraId="104805B1" w14:textId="199D6F43">
      <w:pPr>
        <w:pStyle w:val="ListParagraph"/>
        <w:numPr>
          <w:ilvl w:val="0"/>
          <w:numId w:val="9"/>
        </w:numPr>
        <w:spacing w:after="0"/>
        <w:rPr>
          <w:szCs w:val="20"/>
        </w:rPr>
      </w:pPr>
      <w:r w:rsidRPr="223761F4">
        <w:rPr>
          <w:szCs w:val="20"/>
        </w:rPr>
        <w:t xml:space="preserve">zásobníků dámských hygienických sáčků. </w:t>
      </w:r>
    </w:p>
    <w:p w:rsidRPr="00CB64A9" w:rsidR="2032BBE4" w:rsidP="00CB64A9" w:rsidRDefault="2032BBE4" w14:paraId="2794D019" w14:textId="72BCCA5A">
      <w:pPr>
        <w:spacing w:before="240" w:after="240"/>
        <w:rPr>
          <w:szCs w:val="20"/>
        </w:rPr>
      </w:pPr>
      <w:r w:rsidRPr="223761F4">
        <w:rPr>
          <w:szCs w:val="20"/>
        </w:rPr>
        <w:t>Požadavek je považován za splněný, pokud je v každém jednotlivém dávkovači či zásobníku k dispozici více než 50 % jeho kapacity.</w:t>
      </w:r>
    </w:p>
    <w:p w:rsidRPr="00CB64A9" w:rsidR="2032BBE4" w:rsidP="00CB64A9" w:rsidRDefault="2032BBE4" w14:paraId="0D0767EC" w14:textId="4528D69B">
      <w:pPr>
        <w:spacing w:before="240" w:after="240"/>
        <w:rPr>
          <w:szCs w:val="20"/>
        </w:rPr>
      </w:pPr>
      <w:r w:rsidRPr="223761F4">
        <w:rPr>
          <w:szCs w:val="20"/>
        </w:rPr>
        <w:t>Současně musí být v pánských pisoárech průběžně doplňovány pisoárové tablety nebo sítka.</w:t>
      </w:r>
    </w:p>
    <w:p w:rsidRPr="00CB64A9" w:rsidR="2032BBE4" w:rsidP="3127B530" w:rsidRDefault="2032BBE4" w14:paraId="0ADEE9B0" w14:textId="41DF088A">
      <w:pPr>
        <w:spacing w:before="240" w:after="240"/>
        <w:rPr>
          <w:b/>
          <w:szCs w:val="20"/>
        </w:rPr>
      </w:pPr>
      <w:r w:rsidRPr="223761F4">
        <w:rPr>
          <w:b/>
          <w:szCs w:val="20"/>
        </w:rPr>
        <w:t>Požadavky na vybavení kuchyněk</w:t>
      </w:r>
    </w:p>
    <w:p w:rsidRPr="00CB64A9" w:rsidR="2032BBE4" w:rsidP="00CB64A9" w:rsidRDefault="2032BBE4" w14:paraId="352ACF0C" w14:textId="5954CBB6">
      <w:pPr>
        <w:spacing w:before="240" w:after="240"/>
        <w:rPr>
          <w:szCs w:val="20"/>
        </w:rPr>
      </w:pPr>
      <w:r w:rsidRPr="223761F4">
        <w:rPr>
          <w:szCs w:val="20"/>
        </w:rPr>
        <w:t>V prostorech kuchyněk musí být zajištěno průběžné kontrolování a doplňování:</w:t>
      </w:r>
    </w:p>
    <w:p w:rsidRPr="00CB64A9" w:rsidR="2032BBE4" w:rsidP="007E141A" w:rsidRDefault="2032BBE4" w14:paraId="63D9426A" w14:textId="359D942B">
      <w:pPr>
        <w:pStyle w:val="ListParagraph"/>
        <w:numPr>
          <w:ilvl w:val="0"/>
          <w:numId w:val="8"/>
        </w:numPr>
        <w:spacing w:after="0"/>
        <w:rPr>
          <w:szCs w:val="20"/>
        </w:rPr>
      </w:pPr>
      <w:r w:rsidRPr="223761F4">
        <w:rPr>
          <w:szCs w:val="20"/>
        </w:rPr>
        <w:t xml:space="preserve">dávkovačů tekutého mýdla (jsou-li instalovány), </w:t>
      </w:r>
    </w:p>
    <w:p w:rsidRPr="00CB64A9" w:rsidR="2032BBE4" w:rsidP="007E141A" w:rsidRDefault="2032BBE4" w14:paraId="7227D481" w14:textId="0746126B">
      <w:pPr>
        <w:pStyle w:val="ListParagraph"/>
        <w:numPr>
          <w:ilvl w:val="0"/>
          <w:numId w:val="8"/>
        </w:numPr>
        <w:spacing w:after="0"/>
        <w:rPr>
          <w:szCs w:val="20"/>
        </w:rPr>
      </w:pPr>
      <w:r w:rsidRPr="223761F4">
        <w:rPr>
          <w:szCs w:val="20"/>
        </w:rPr>
        <w:t xml:space="preserve">zásobníků papírových ručníků, </w:t>
      </w:r>
    </w:p>
    <w:p w:rsidRPr="00CB64A9" w:rsidR="2032BBE4" w:rsidP="007E141A" w:rsidRDefault="2032BBE4" w14:paraId="6AD856F8" w14:textId="48320281">
      <w:pPr>
        <w:pStyle w:val="ListParagraph"/>
        <w:numPr>
          <w:ilvl w:val="0"/>
          <w:numId w:val="8"/>
        </w:numPr>
        <w:spacing w:after="0"/>
        <w:rPr>
          <w:szCs w:val="20"/>
        </w:rPr>
      </w:pPr>
      <w:r w:rsidRPr="223761F4">
        <w:rPr>
          <w:szCs w:val="20"/>
        </w:rPr>
        <w:t xml:space="preserve">čisticího prostředku na nádobí, </w:t>
      </w:r>
    </w:p>
    <w:p w:rsidR="177EE432" w:rsidP="007E141A" w:rsidRDefault="2032BBE4" w14:paraId="141F29BB" w14:textId="762E1AE2">
      <w:pPr>
        <w:pStyle w:val="ListParagraph"/>
        <w:numPr>
          <w:ilvl w:val="0"/>
          <w:numId w:val="8"/>
        </w:numPr>
        <w:spacing w:after="0"/>
        <w:rPr>
          <w:szCs w:val="20"/>
        </w:rPr>
      </w:pPr>
      <w:r w:rsidRPr="223761F4">
        <w:rPr>
          <w:szCs w:val="20"/>
        </w:rPr>
        <w:t>houbiček na nádobí</w:t>
      </w:r>
      <w:r w:rsidRPr="223761F4" w:rsidR="42D6A50E">
        <w:rPr>
          <w:szCs w:val="20"/>
        </w:rPr>
        <w:t>.</w:t>
      </w:r>
    </w:p>
    <w:p w:rsidR="00133BF7" w:rsidP="744C95F5" w:rsidRDefault="76981687" w14:paraId="6FE1518F" w14:textId="43EB408D">
      <w:pPr>
        <w:spacing w:before="240" w:after="240" w:line="270" w:lineRule="atLeast"/>
        <w:rPr>
          <w:szCs w:val="20"/>
        </w:rPr>
      </w:pPr>
      <w:r w:rsidRPr="223761F4">
        <w:rPr>
          <w:szCs w:val="20"/>
        </w:rPr>
        <w:t>Požadavek je považován za splněný, pokud je v každém jednotlivém dávkovači či zásobníku k dispozici více než 50 % jeho kapacity.</w:t>
      </w:r>
    </w:p>
    <w:p w:rsidRPr="00CB64A9" w:rsidR="2A16A73E" w:rsidP="177EE432" w:rsidRDefault="2A16A73E" w14:paraId="222C4CAE" w14:textId="281593A9">
      <w:pPr>
        <w:pStyle w:val="NormalWeb"/>
        <w:spacing w:before="240" w:after="240"/>
        <w:rPr>
          <w:b/>
          <w:szCs w:val="20"/>
        </w:rPr>
      </w:pPr>
      <w:r w:rsidRPr="223761F4">
        <w:rPr>
          <w:b/>
          <w:szCs w:val="20"/>
        </w:rPr>
        <w:t>B Dodávka ostatního spotřebního materiálu</w:t>
      </w:r>
    </w:p>
    <w:p w:rsidRPr="00CB64A9" w:rsidR="2A16A73E" w:rsidP="00CB64A9" w:rsidRDefault="2A16A73E" w14:paraId="014634C9" w14:textId="2EFDC417">
      <w:pPr>
        <w:spacing w:before="240" w:after="240"/>
        <w:rPr>
          <w:szCs w:val="20"/>
        </w:rPr>
      </w:pPr>
      <w:r w:rsidRPr="223761F4">
        <w:rPr>
          <w:szCs w:val="20"/>
        </w:rPr>
        <w:t>Dodávka ostatního spotřebního materiálu se vztahuje na všechny prostory, které jsou vybaveny odpadkovými koši a u nichž je požadováno jejich pravidelné vynášení.</w:t>
      </w:r>
    </w:p>
    <w:p w:rsidRPr="00CB64A9" w:rsidR="2A16A73E" w:rsidP="00CB64A9" w:rsidRDefault="2A16A73E" w14:paraId="34D80746" w14:textId="35ED5E14">
      <w:pPr>
        <w:spacing w:before="240" w:after="240"/>
        <w:rPr>
          <w:szCs w:val="20"/>
        </w:rPr>
      </w:pPr>
      <w:r w:rsidRPr="223761F4">
        <w:rPr>
          <w:szCs w:val="20"/>
        </w:rPr>
        <w:t>Poskytovatel je povinen zajistit dodávku pytlů na odpadky o velikosti (objemu) odpovídající jednotlivým odpadkovým košům.</w:t>
      </w:r>
    </w:p>
    <w:p w:rsidRPr="00CB64A9" w:rsidR="2A16A73E" w:rsidP="00CB64A9" w:rsidRDefault="2A16A73E" w14:paraId="48288760" w14:textId="1750950E">
      <w:pPr>
        <w:spacing w:before="240" w:after="240"/>
        <w:rPr>
          <w:szCs w:val="20"/>
        </w:rPr>
      </w:pPr>
      <w:r w:rsidRPr="223761F4">
        <w:rPr>
          <w:szCs w:val="20"/>
        </w:rPr>
        <w:t>Součástí plnění je průběžná kontrola a výměna pytlů tak, aby byly pytle na odpadky řádně vloženy a upevněny ve všech odpadkových koších.</w:t>
      </w:r>
    </w:p>
    <w:p w:rsidR="177EE432" w:rsidP="04F123F6" w:rsidRDefault="2A16A73E" w14:paraId="5A7BFCF2" w14:textId="0CEA9A20">
      <w:pPr>
        <w:spacing w:before="240" w:after="240" w:line="270" w:lineRule="atLeast"/>
        <w:rPr>
          <w:szCs w:val="20"/>
        </w:rPr>
      </w:pPr>
      <w:r w:rsidRPr="223761F4">
        <w:rPr>
          <w:szCs w:val="20"/>
        </w:rPr>
        <w:t>Požadavek je považován za splněný, pokud jsou pytle na odpadky umístěny ve všech odpadkových koších a odpovídají jejich velikosti.</w:t>
      </w:r>
    </w:p>
    <w:p w:rsidR="00DA0C75" w:rsidP="223761F4" w:rsidRDefault="00DA0C75" w14:paraId="6DA39854" w14:textId="77777777">
      <w:pPr>
        <w:pStyle w:val="Zkladntextodsazen1"/>
        <w:spacing w:before="120"/>
        <w:ind w:left="0"/>
        <w:jc w:val="both"/>
        <w:rPr>
          <w:rFonts w:ascii="Verdana" w:hAnsi="Verdana" w:cs="Arial" w:eastAsiaTheme="minorEastAsia"/>
          <w:color w:val="000000"/>
          <w:lang w:eastAsia="en-US"/>
        </w:rPr>
      </w:pPr>
      <w:r w:rsidRPr="223761F4">
        <w:rPr>
          <w:rFonts w:cs="Arial" w:asciiTheme="minorHAnsi" w:hAnsiTheme="minorHAnsi"/>
          <w:b/>
          <w:color w:val="000000" w:themeColor="text1"/>
        </w:rPr>
        <w:t xml:space="preserve">C Požadovaná kvalita dodávaného hygienického a spotřebního materiálu </w:t>
      </w:r>
    </w:p>
    <w:p w:rsidR="00EC7F2F" w:rsidP="04F123F6" w:rsidRDefault="004E2259" w14:paraId="4FE70904" w14:textId="0ED498FF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 xml:space="preserve">Objednatel usiluje o kvalitní a ekologicky šetrné plnění, a proto </w:t>
      </w:r>
      <w:r w:rsidRPr="223761F4" w:rsidR="00866D28">
        <w:rPr>
          <w:rFonts w:cs="Arial"/>
          <w:color w:val="000000" w:themeColor="text1"/>
          <w:szCs w:val="20"/>
        </w:rPr>
        <w:t xml:space="preserve">je </w:t>
      </w:r>
      <w:r w:rsidRPr="223761F4" w:rsidR="00FE16AB">
        <w:rPr>
          <w:rFonts w:cs="Arial"/>
          <w:color w:val="000000" w:themeColor="text1"/>
          <w:szCs w:val="20"/>
        </w:rPr>
        <w:t>Poskytovatel povinen</w:t>
      </w:r>
      <w:r w:rsidRPr="223761F4" w:rsidR="00866D28">
        <w:rPr>
          <w:rFonts w:cs="Arial"/>
          <w:color w:val="000000" w:themeColor="text1"/>
          <w:szCs w:val="20"/>
        </w:rPr>
        <w:t>,</w:t>
      </w:r>
      <w:r w:rsidRPr="223761F4">
        <w:rPr>
          <w:rFonts w:cs="Arial"/>
          <w:color w:val="000000" w:themeColor="text1"/>
          <w:szCs w:val="20"/>
        </w:rPr>
        <w:t xml:space="preserve"> v souvislosti s touto Smlouvou</w:t>
      </w:r>
      <w:r w:rsidRPr="223761F4" w:rsidR="00866D28">
        <w:rPr>
          <w:rFonts w:cs="Arial"/>
          <w:color w:val="000000" w:themeColor="text1"/>
          <w:szCs w:val="20"/>
        </w:rPr>
        <w:t>,</w:t>
      </w:r>
      <w:r w:rsidRPr="223761F4" w:rsidR="00FE16AB">
        <w:rPr>
          <w:rFonts w:cs="Arial"/>
          <w:color w:val="000000" w:themeColor="text1"/>
          <w:szCs w:val="20"/>
        </w:rPr>
        <w:t xml:space="preserve"> při užívání</w:t>
      </w:r>
      <w:r w:rsidRPr="223761F4" w:rsidR="04C6EE77">
        <w:rPr>
          <w:rFonts w:cs="Arial"/>
          <w:color w:val="000000" w:themeColor="text1"/>
          <w:szCs w:val="20"/>
        </w:rPr>
        <w:t xml:space="preserve"> zejména</w:t>
      </w:r>
    </w:p>
    <w:p w:rsidR="00EC7F2F" w:rsidP="007E141A" w:rsidRDefault="00FE16AB" w14:paraId="415B4154" w14:textId="7C9529A4">
      <w:pPr>
        <w:pStyle w:val="NormalWeb"/>
        <w:numPr>
          <w:ilvl w:val="0"/>
          <w:numId w:val="25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 xml:space="preserve">hygienických a čisticích prostředků </w:t>
      </w:r>
      <w:r w:rsidRPr="223761F4" w:rsidR="004E2259">
        <w:rPr>
          <w:rFonts w:cs="Arial"/>
          <w:szCs w:val="20"/>
        </w:rPr>
        <w:t>na mytí nádobí, podlah, oken/</w:t>
      </w:r>
      <w:r w:rsidRPr="223761F4" w:rsidR="00866D28">
        <w:rPr>
          <w:rFonts w:cs="Arial"/>
          <w:szCs w:val="20"/>
        </w:rPr>
        <w:t xml:space="preserve">skel, </w:t>
      </w:r>
    </w:p>
    <w:p w:rsidR="00EC7F2F" w:rsidP="007E141A" w:rsidRDefault="5441A2B7" w14:paraId="6BF39441" w14:textId="227F2B6C">
      <w:pPr>
        <w:pStyle w:val="NormalWeb"/>
        <w:numPr>
          <w:ilvl w:val="0"/>
          <w:numId w:val="25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szCs w:val="20"/>
        </w:rPr>
        <w:t xml:space="preserve">prostředků </w:t>
      </w:r>
      <w:r w:rsidRPr="223761F4" w:rsidR="00866D28">
        <w:rPr>
          <w:rFonts w:cs="Arial"/>
          <w:szCs w:val="20"/>
        </w:rPr>
        <w:t>na utírání prachu</w:t>
      </w:r>
      <w:r w:rsidRPr="223761F4" w:rsidR="2DF40714">
        <w:rPr>
          <w:rFonts w:cs="Arial"/>
          <w:szCs w:val="20"/>
        </w:rPr>
        <w:t>,</w:t>
      </w:r>
      <w:r w:rsidRPr="223761F4" w:rsidR="00866D28">
        <w:rPr>
          <w:rFonts w:cs="Arial"/>
          <w:szCs w:val="20"/>
        </w:rPr>
        <w:t xml:space="preserve"> </w:t>
      </w:r>
    </w:p>
    <w:p w:rsidR="00EC7F2F" w:rsidP="007E141A" w:rsidRDefault="462F9CD0" w14:paraId="195B2190" w14:textId="365B5118">
      <w:pPr>
        <w:pStyle w:val="NormalWeb"/>
        <w:numPr>
          <w:ilvl w:val="0"/>
          <w:numId w:val="25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szCs w:val="20"/>
        </w:rPr>
        <w:t xml:space="preserve">prostředků na </w:t>
      </w:r>
      <w:r w:rsidRPr="223761F4" w:rsidR="00486E3B">
        <w:rPr>
          <w:rFonts w:cs="Arial"/>
          <w:szCs w:val="20"/>
        </w:rPr>
        <w:t>dez</w:t>
      </w:r>
      <w:r w:rsidRPr="223761F4" w:rsidR="004E2259">
        <w:rPr>
          <w:rFonts w:cs="Arial"/>
          <w:szCs w:val="20"/>
        </w:rPr>
        <w:t>infekci</w:t>
      </w:r>
      <w:r w:rsidRPr="223761F4" w:rsidR="00866D28">
        <w:rPr>
          <w:rFonts w:cs="Arial"/>
          <w:szCs w:val="20"/>
        </w:rPr>
        <w:t xml:space="preserve"> ploch a povrchů</w:t>
      </w:r>
      <w:r w:rsidRPr="223761F4" w:rsidR="004E2259">
        <w:rPr>
          <w:rFonts w:cs="Arial"/>
          <w:szCs w:val="20"/>
        </w:rPr>
        <w:t xml:space="preserve">, </w:t>
      </w:r>
    </w:p>
    <w:p w:rsidR="00EC7F2F" w:rsidP="007E141A" w:rsidRDefault="00866D28" w14:paraId="0E6CB5F8" w14:textId="7A520815">
      <w:pPr>
        <w:pStyle w:val="NormalWeb"/>
        <w:numPr>
          <w:ilvl w:val="0"/>
          <w:numId w:val="25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szCs w:val="20"/>
        </w:rPr>
        <w:t xml:space="preserve">při dodávce </w:t>
      </w:r>
      <w:r w:rsidRPr="223761F4" w:rsidR="004E2259">
        <w:rPr>
          <w:rFonts w:cs="Arial"/>
          <w:szCs w:val="20"/>
        </w:rPr>
        <w:t>toaletní</w:t>
      </w:r>
      <w:r w:rsidRPr="223761F4">
        <w:rPr>
          <w:rFonts w:cs="Arial"/>
          <w:szCs w:val="20"/>
        </w:rPr>
        <w:t>ho</w:t>
      </w:r>
      <w:r w:rsidRPr="223761F4" w:rsidR="004E2259">
        <w:rPr>
          <w:rFonts w:cs="Arial"/>
          <w:szCs w:val="20"/>
        </w:rPr>
        <w:t xml:space="preserve"> papír</w:t>
      </w:r>
      <w:r w:rsidRPr="223761F4">
        <w:rPr>
          <w:rFonts w:cs="Arial"/>
          <w:szCs w:val="20"/>
        </w:rPr>
        <w:t xml:space="preserve">u a skládaných papírových ručníků, </w:t>
      </w:r>
    </w:p>
    <w:p w:rsidR="00EC7F2F" w:rsidP="007E141A" w:rsidRDefault="00866D28" w14:paraId="25248650" w14:textId="5DCEC5CE">
      <w:pPr>
        <w:pStyle w:val="NormalWeb"/>
        <w:numPr>
          <w:ilvl w:val="0"/>
          <w:numId w:val="25"/>
        </w:numPr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szCs w:val="20"/>
        </w:rPr>
        <w:t>mýdla</w:t>
      </w:r>
      <w:r w:rsidRPr="223761F4" w:rsidR="00FE16AB">
        <w:rPr>
          <w:rFonts w:cs="Arial"/>
          <w:color w:val="000000" w:themeColor="text1"/>
          <w:szCs w:val="20"/>
        </w:rPr>
        <w:t xml:space="preserve"> </w:t>
      </w:r>
    </w:p>
    <w:p w:rsidR="00EC7F2F" w:rsidP="04F123F6" w:rsidRDefault="00EC7F2F" w14:paraId="389DFCBA" w14:textId="005A3736">
      <w:pPr>
        <w:pStyle w:val="NormalWeb"/>
        <w:shd w:val="clear" w:color="auto" w:fill="FFFFFF" w:themeFill="background1"/>
        <w:spacing w:after="0" w:line="270" w:lineRule="atLeast"/>
        <w:ind w:left="720"/>
        <w:jc w:val="both"/>
        <w:rPr>
          <w:rFonts w:cs="Arial"/>
          <w:color w:val="000000" w:themeColor="text1"/>
          <w:szCs w:val="20"/>
        </w:rPr>
      </w:pPr>
    </w:p>
    <w:p w:rsidR="00EC7F2F" w:rsidP="04F123F6" w:rsidRDefault="00FE16AB" w14:paraId="32065216" w14:textId="62F0F71E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  <w:r w:rsidRPr="223761F4">
        <w:rPr>
          <w:rFonts w:cs="Arial"/>
          <w:color w:val="000000" w:themeColor="text1"/>
          <w:szCs w:val="20"/>
        </w:rPr>
        <w:t>užívat pouze prostředky splňující kritéria pro získání „Ekoznačky EU“. Za prostředky splňující tato kritéria se považují i výrobky certifikované certifikátem „Ekologicky šetrný výrobek“, „Modrý anděl“, „Severská labuť“ nebo jiným rovnocenným certifikátem. Objednatel si vyhrazuje právo používání těchto prostředků kdykoliv u Poskytovatele ověřit.</w:t>
      </w:r>
    </w:p>
    <w:p w:rsidR="04F123F6" w:rsidP="04F123F6" w:rsidRDefault="04F123F6" w14:paraId="1B8F9658" w14:textId="2BFEE19D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</w:p>
    <w:p w:rsidR="00D872E7" w:rsidP="007E141A" w:rsidRDefault="00D872E7" w14:paraId="7D92D820" w14:textId="07058D9C">
      <w:pPr>
        <w:numPr>
          <w:ilvl w:val="0"/>
          <w:numId w:val="17"/>
        </w:numPr>
        <w:tabs>
          <w:tab w:val="left" w:pos="1276"/>
        </w:tabs>
        <w:spacing w:before="240" w:after="120" w:line="240" w:lineRule="auto"/>
        <w:ind w:left="357" w:hanging="357"/>
        <w:outlineLvl w:val="0"/>
        <w:rPr>
          <w:b/>
          <w:szCs w:val="20"/>
        </w:rPr>
      </w:pPr>
      <w:r w:rsidRPr="223761F4">
        <w:rPr>
          <w:rStyle w:val="Strong"/>
          <w:szCs w:val="20"/>
        </w:rPr>
        <w:t>BAREVNÝ PROGRAM</w:t>
      </w:r>
      <w:r w:rsidRPr="223761F4" w:rsidR="0B3ABF6C">
        <w:rPr>
          <w:rStyle w:val="Strong"/>
          <w:szCs w:val="20"/>
        </w:rPr>
        <w:t xml:space="preserve"> </w:t>
      </w:r>
      <w:r w:rsidRPr="223761F4" w:rsidR="0B3ABF6C">
        <w:rPr>
          <w:b/>
          <w:szCs w:val="20"/>
        </w:rPr>
        <w:t>(barevná metoda úklidu)</w:t>
      </w:r>
    </w:p>
    <w:p w:rsidRPr="00CB64A9" w:rsidR="189E90B5" w:rsidP="177EE432" w:rsidRDefault="189E90B5" w14:paraId="64C7BCFD" w14:textId="5E79FAD2">
      <w:pPr>
        <w:pStyle w:val="NormalWeb"/>
        <w:spacing w:before="240" w:after="240"/>
        <w:rPr>
          <w:szCs w:val="20"/>
        </w:rPr>
      </w:pPr>
      <w:r w:rsidRPr="223761F4">
        <w:rPr>
          <w:szCs w:val="20"/>
        </w:rPr>
        <w:t>Poskytovatel je povinen zavést a při plnění sjednaných služeb důsledně používat tzv. barevnou metodu úklidu, kterou Objednatel považuje za základní hygienický standard.</w:t>
      </w:r>
    </w:p>
    <w:p w:rsidRPr="00CB64A9" w:rsidR="189E90B5" w:rsidP="00CB64A9" w:rsidRDefault="189E90B5" w14:paraId="126CA5D8" w14:textId="65249A03">
      <w:pPr>
        <w:spacing w:before="240" w:after="240"/>
        <w:rPr>
          <w:szCs w:val="20"/>
        </w:rPr>
      </w:pPr>
      <w:r w:rsidRPr="223761F4">
        <w:rPr>
          <w:szCs w:val="20"/>
        </w:rPr>
        <w:t>Principem této metody je zamezení křížové kontaminace mezi jednotlivými prostory, zejména přenosu nečistot a mikroorganismů při úklidu.</w:t>
      </w:r>
    </w:p>
    <w:p w:rsidRPr="00CB64A9" w:rsidR="189E90B5" w:rsidP="00CB64A9" w:rsidRDefault="189E90B5" w14:paraId="5EA9C474" w14:textId="1BE1D284">
      <w:pPr>
        <w:spacing w:before="240" w:after="240"/>
        <w:rPr>
          <w:b/>
          <w:szCs w:val="20"/>
        </w:rPr>
      </w:pPr>
      <w:r w:rsidRPr="223761F4">
        <w:rPr>
          <w:b/>
          <w:szCs w:val="20"/>
        </w:rPr>
        <w:t>Nastavení barevného kódování</w:t>
      </w:r>
    </w:p>
    <w:p w:rsidRPr="00CB64A9" w:rsidR="189E90B5" w:rsidP="00CB64A9" w:rsidRDefault="189E90B5" w14:paraId="3DEA7595" w14:textId="401DF01D">
      <w:pPr>
        <w:spacing w:before="240" w:after="240"/>
        <w:rPr>
          <w:szCs w:val="20"/>
        </w:rPr>
      </w:pPr>
      <w:r w:rsidRPr="223761F4">
        <w:rPr>
          <w:szCs w:val="20"/>
        </w:rPr>
        <w:t xml:space="preserve">Poskytovatel je povinen na začátku plnění nastavit barevné kódování úklidových pomůcek v návaznosti na charakter jednotlivých prostor v objektu, </w:t>
      </w:r>
      <w:r w:rsidRPr="223761F4" w:rsidR="6B015E25">
        <w:rPr>
          <w:szCs w:val="20"/>
        </w:rPr>
        <w:t>např.</w:t>
      </w:r>
      <w:r w:rsidRPr="223761F4">
        <w:rPr>
          <w:szCs w:val="20"/>
        </w:rPr>
        <w:t>:</w:t>
      </w:r>
    </w:p>
    <w:p w:rsidRPr="00CB64A9" w:rsidR="189E90B5" w:rsidP="007E141A" w:rsidRDefault="189E90B5" w14:paraId="34F7FCE9" w14:textId="09C170BF">
      <w:pPr>
        <w:pStyle w:val="ListParagraph"/>
        <w:numPr>
          <w:ilvl w:val="0"/>
          <w:numId w:val="7"/>
        </w:numPr>
        <w:spacing w:after="0"/>
        <w:rPr>
          <w:szCs w:val="20"/>
        </w:rPr>
      </w:pPr>
      <w:r w:rsidRPr="223761F4">
        <w:rPr>
          <w:b/>
          <w:szCs w:val="20"/>
        </w:rPr>
        <w:t>modrá barva</w:t>
      </w:r>
      <w:r w:rsidRPr="223761F4">
        <w:rPr>
          <w:szCs w:val="20"/>
        </w:rPr>
        <w:t xml:space="preserve"> – prostory s běžným provozem (např. kanceláře, chodby, haly, recepce, schodiště, zasedací místnosti), </w:t>
      </w:r>
    </w:p>
    <w:p w:rsidRPr="00CB64A9" w:rsidR="189E90B5" w:rsidP="007E141A" w:rsidRDefault="189E90B5" w14:paraId="738C94F4" w14:textId="472581B8">
      <w:pPr>
        <w:pStyle w:val="ListParagraph"/>
        <w:numPr>
          <w:ilvl w:val="0"/>
          <w:numId w:val="7"/>
        </w:numPr>
        <w:spacing w:after="0"/>
        <w:rPr>
          <w:szCs w:val="20"/>
        </w:rPr>
      </w:pPr>
      <w:r w:rsidRPr="223761F4">
        <w:rPr>
          <w:b/>
          <w:szCs w:val="20"/>
        </w:rPr>
        <w:t>červená barva</w:t>
      </w:r>
      <w:r w:rsidRPr="223761F4">
        <w:rPr>
          <w:szCs w:val="20"/>
        </w:rPr>
        <w:t xml:space="preserve"> – sanitární prostory (např. toalety, pisoáry, přebalovací místnosti). </w:t>
      </w:r>
    </w:p>
    <w:p w:rsidRPr="00CB64A9" w:rsidR="189E90B5" w:rsidP="00CB64A9" w:rsidRDefault="189E90B5" w14:paraId="249C7298" w14:textId="64276573">
      <w:pPr>
        <w:spacing w:before="240" w:after="240"/>
        <w:rPr>
          <w:b/>
          <w:szCs w:val="20"/>
        </w:rPr>
      </w:pPr>
      <w:r w:rsidRPr="223761F4">
        <w:rPr>
          <w:b/>
          <w:szCs w:val="20"/>
        </w:rPr>
        <w:t>Používání barevného programu</w:t>
      </w:r>
    </w:p>
    <w:p w:rsidRPr="00CB64A9" w:rsidR="189E90B5" w:rsidP="00CB64A9" w:rsidRDefault="189E90B5" w14:paraId="3C98F1A5" w14:textId="1B654C7C">
      <w:pPr>
        <w:spacing w:before="240" w:after="240"/>
        <w:rPr>
          <w:szCs w:val="20"/>
        </w:rPr>
      </w:pPr>
      <w:r w:rsidRPr="223761F4">
        <w:rPr>
          <w:szCs w:val="20"/>
        </w:rPr>
        <w:t>V jednotlivých typech prostor musí být používány výhradně úklidové pomůcky odpovídající přidělenému barevnému kódování, zejména:</w:t>
      </w:r>
    </w:p>
    <w:p w:rsidRPr="00CB64A9" w:rsidR="189E90B5" w:rsidP="007E141A" w:rsidRDefault="189E90B5" w14:paraId="5311E175" w14:textId="5F75AFA9">
      <w:pPr>
        <w:pStyle w:val="ListParagraph"/>
        <w:numPr>
          <w:ilvl w:val="0"/>
          <w:numId w:val="6"/>
        </w:numPr>
        <w:spacing w:after="0"/>
        <w:rPr>
          <w:szCs w:val="20"/>
        </w:rPr>
      </w:pPr>
      <w:r w:rsidRPr="223761F4">
        <w:rPr>
          <w:szCs w:val="20"/>
        </w:rPr>
        <w:t xml:space="preserve">hadry, </w:t>
      </w:r>
    </w:p>
    <w:p w:rsidRPr="00CB64A9" w:rsidR="05E29AB5" w:rsidP="007E141A" w:rsidRDefault="05E29AB5" w14:paraId="061B9139" w14:textId="7BA0FC49">
      <w:pPr>
        <w:pStyle w:val="ListParagraph"/>
        <w:numPr>
          <w:ilvl w:val="0"/>
          <w:numId w:val="6"/>
        </w:numPr>
        <w:spacing w:after="0"/>
        <w:rPr>
          <w:szCs w:val="20"/>
        </w:rPr>
      </w:pPr>
      <w:r w:rsidRPr="223761F4">
        <w:rPr>
          <w:szCs w:val="20"/>
        </w:rPr>
        <w:t>m</w:t>
      </w:r>
      <w:r w:rsidRPr="223761F4" w:rsidR="189E90B5">
        <w:rPr>
          <w:szCs w:val="20"/>
        </w:rPr>
        <w:t>opy</w:t>
      </w:r>
      <w:r w:rsidRPr="223761F4" w:rsidR="3B980A52">
        <w:rPr>
          <w:szCs w:val="20"/>
        </w:rPr>
        <w:t xml:space="preserve"> (mopové návleky / hlavice)</w:t>
      </w:r>
      <w:r w:rsidRPr="223761F4" w:rsidR="189E90B5">
        <w:rPr>
          <w:szCs w:val="20"/>
        </w:rPr>
        <w:t xml:space="preserve">, </w:t>
      </w:r>
    </w:p>
    <w:p w:rsidRPr="00CB64A9" w:rsidR="189E90B5" w:rsidP="007E141A" w:rsidRDefault="189E90B5" w14:paraId="7A8FE23C" w14:textId="494D795D">
      <w:pPr>
        <w:pStyle w:val="ListParagraph"/>
        <w:numPr>
          <w:ilvl w:val="0"/>
          <w:numId w:val="6"/>
        </w:numPr>
        <w:spacing w:after="0"/>
        <w:rPr>
          <w:szCs w:val="20"/>
        </w:rPr>
      </w:pPr>
      <w:r w:rsidRPr="223761F4">
        <w:rPr>
          <w:szCs w:val="20"/>
        </w:rPr>
        <w:t xml:space="preserve">prachovky, </w:t>
      </w:r>
    </w:p>
    <w:p w:rsidR="189E90B5" w:rsidP="007E141A" w:rsidRDefault="189E90B5" w14:paraId="1D02CA3B" w14:textId="58644AD1">
      <w:pPr>
        <w:pStyle w:val="ListParagraph"/>
        <w:numPr>
          <w:ilvl w:val="0"/>
          <w:numId w:val="6"/>
        </w:numPr>
        <w:spacing w:after="0"/>
        <w:rPr>
          <w:szCs w:val="20"/>
        </w:rPr>
      </w:pPr>
      <w:r w:rsidRPr="223761F4">
        <w:rPr>
          <w:szCs w:val="20"/>
        </w:rPr>
        <w:t xml:space="preserve">hadříky. </w:t>
      </w:r>
    </w:p>
    <w:p w:rsidR="177EE432" w:rsidP="177EE432" w:rsidRDefault="177EE432" w14:paraId="1BF496D4" w14:textId="1DAC721C">
      <w:pPr>
        <w:spacing w:after="0"/>
        <w:rPr>
          <w:szCs w:val="20"/>
        </w:rPr>
      </w:pPr>
    </w:p>
    <w:p w:rsidRPr="00CB64A9" w:rsidR="189E90B5" w:rsidP="00CB64A9" w:rsidRDefault="189E90B5" w14:paraId="10C93987" w14:textId="21CFC7B1">
      <w:pPr>
        <w:spacing w:after="0"/>
        <w:rPr>
          <w:szCs w:val="20"/>
        </w:rPr>
      </w:pPr>
      <w:r w:rsidRPr="223761F4">
        <w:rPr>
          <w:szCs w:val="20"/>
        </w:rPr>
        <w:t>Použití pomůcek napříč jednotlivými barevnými kategoriemi není přípustné.</w:t>
      </w:r>
    </w:p>
    <w:p w:rsidR="177EE432" w:rsidP="177EE432" w:rsidRDefault="177EE432" w14:paraId="192C8690" w14:textId="333A1243">
      <w:pPr>
        <w:pStyle w:val="NormalWeb"/>
        <w:shd w:val="clear" w:color="auto" w:fill="FFFFFF" w:themeFill="background1"/>
        <w:spacing w:after="0" w:line="270" w:lineRule="atLeast"/>
        <w:jc w:val="both"/>
        <w:rPr>
          <w:rFonts w:cs="Arial"/>
          <w:color w:val="000000" w:themeColor="text1"/>
          <w:szCs w:val="20"/>
        </w:rPr>
      </w:pPr>
    </w:p>
    <w:p w:rsidR="00A547EA" w:rsidP="04F123F6" w:rsidRDefault="00A547EA" w14:paraId="1A8BB8A1" w14:textId="78F4CDA1">
      <w:pPr>
        <w:pStyle w:val="NormalWeb"/>
        <w:shd w:val="clear" w:color="auto" w:fill="FFFFFF" w:themeFill="background1"/>
        <w:spacing w:after="0" w:line="270" w:lineRule="atLeast"/>
        <w:rPr>
          <w:rFonts w:cs="Arial"/>
          <w:b/>
          <w:szCs w:val="20"/>
        </w:rPr>
      </w:pPr>
      <w:r w:rsidRPr="223761F4">
        <w:rPr>
          <w:rFonts w:cs="Arial"/>
          <w:b/>
          <w:szCs w:val="20"/>
        </w:rPr>
        <w:t>Základní symboly a příslušné barevné kódování jednotlivých oblastí</w:t>
      </w:r>
    </w:p>
    <w:p w:rsidR="00A547EA" w:rsidP="223761F4" w:rsidRDefault="00A547EA" w14:paraId="7D36A657" w14:textId="77777777">
      <w:pPr>
        <w:pStyle w:val="NormalWeb"/>
        <w:shd w:val="clear" w:color="auto" w:fill="FFFFFF" w:themeFill="background1"/>
        <w:spacing w:after="0" w:line="270" w:lineRule="atLeast"/>
        <w:rPr>
          <w:rStyle w:val="Strong"/>
          <w:color w:val="000000"/>
          <w:szCs w:val="20"/>
          <w:bdr w:val="none" w:color="auto" w:sz="0" w:space="0" w:frame="1"/>
        </w:rPr>
      </w:pPr>
    </w:p>
    <w:p w:rsidRPr="00A547EA" w:rsidR="00A547EA" w:rsidP="177EE432" w:rsidRDefault="00A547EA" w14:paraId="34985E1A" w14:textId="1B18D261">
      <w:pPr>
        <w:pStyle w:val="NormalWeb"/>
        <w:shd w:val="clear" w:color="auto" w:fill="FFFFFF" w:themeFill="background1"/>
        <w:spacing w:after="0" w:line="270" w:lineRule="atLeast"/>
        <w:jc w:val="both"/>
        <w:rPr>
          <w:color w:val="000000"/>
          <w:szCs w:val="20"/>
        </w:rPr>
      </w:pPr>
      <w:r w:rsidRPr="223761F4">
        <w:rPr>
          <w:rStyle w:val="Strong"/>
          <w:color w:val="000000"/>
          <w:szCs w:val="20"/>
          <w:bdr w:val="none" w:color="auto" w:sz="0" w:space="0" w:frame="1"/>
        </w:rPr>
        <w:t>Modrá barva</w:t>
      </w:r>
      <w:r w:rsidRPr="223761F4">
        <w:rPr>
          <w:rStyle w:val="apple-converted-space"/>
          <w:color w:val="000000"/>
          <w:szCs w:val="20"/>
        </w:rPr>
        <w:t> </w:t>
      </w:r>
      <w:r w:rsidRPr="223761F4">
        <w:rPr>
          <w:color w:val="000000"/>
          <w:szCs w:val="20"/>
        </w:rPr>
        <w:t>se používá pro: kanceláře, chodby, haly, recepce, schodiště, učebny, jednací místnosti, vč. veškerého</w:t>
      </w:r>
      <w:r w:rsidRPr="223761F4">
        <w:rPr>
          <w:rStyle w:val="Strong"/>
          <w:color w:val="000000"/>
          <w:szCs w:val="20"/>
          <w:bdr w:val="none" w:color="auto" w:sz="0" w:space="0" w:frame="1"/>
        </w:rPr>
        <w:t xml:space="preserve"> </w:t>
      </w:r>
      <w:r w:rsidRPr="223761F4" w:rsidR="2F465076">
        <w:rPr>
          <w:color w:val="000000"/>
          <w:szCs w:val="20"/>
        </w:rPr>
        <w:t>zařízení a</w:t>
      </w:r>
      <w:r w:rsidRPr="223761F4">
        <w:rPr>
          <w:color w:val="000000"/>
          <w:szCs w:val="20"/>
        </w:rPr>
        <w:t xml:space="preserve"> vybavení</w:t>
      </w:r>
      <w:r w:rsidRPr="223761F4" w:rsidR="005C0C1C">
        <w:rPr>
          <w:color w:val="000000"/>
          <w:szCs w:val="20"/>
        </w:rPr>
        <w:t>.</w:t>
      </w:r>
    </w:p>
    <w:p w:rsidR="00490401" w:rsidP="223761F4" w:rsidRDefault="00490401" w14:paraId="545EE715" w14:textId="77777777">
      <w:pPr>
        <w:pStyle w:val="NormalWeb"/>
        <w:shd w:val="clear" w:color="auto" w:fill="FFFFFF" w:themeFill="background1"/>
        <w:spacing w:after="0" w:line="270" w:lineRule="atLeast"/>
        <w:rPr>
          <w:rStyle w:val="Strong"/>
          <w:color w:val="000000"/>
          <w:szCs w:val="20"/>
          <w:bdr w:val="none" w:color="auto" w:sz="0" w:space="0" w:frame="1"/>
        </w:rPr>
      </w:pPr>
    </w:p>
    <w:p w:rsidR="00A547EA" w:rsidP="00A547EA" w:rsidRDefault="00A547EA" w14:paraId="57D3F016" w14:textId="77777777">
      <w:pPr>
        <w:pStyle w:val="NormalWeb"/>
        <w:shd w:val="clear" w:color="auto" w:fill="FFFFFF"/>
        <w:spacing w:after="0" w:line="270" w:lineRule="atLeast"/>
        <w:rPr>
          <w:rStyle w:val="Strong"/>
          <w:color w:val="000000"/>
          <w:bdr w:val="none" w:color="auto" w:sz="0" w:space="0" w:frame="1"/>
        </w:rPr>
      </w:pPr>
      <w:r>
        <w:rPr>
          <w:rStyle w:val="Strong"/>
          <w:color w:val="000000"/>
          <w:bdr w:val="none" w:color="auto" w:sz="0" w:space="0" w:frame="1"/>
        </w:rPr>
        <w:t>Generální oblasti</w:t>
      </w:r>
    </w:p>
    <w:p w:rsidR="00A547EA" w:rsidP="00A547EA" w:rsidRDefault="000327A6" w14:paraId="78AE6590" w14:textId="77777777">
      <w:pPr>
        <w:pStyle w:val="NormalWeb"/>
        <w:shd w:val="clear" w:color="auto" w:fill="FFFFFF"/>
        <w:spacing w:after="0" w:line="270" w:lineRule="atLeast"/>
        <w:rPr>
          <w:rStyle w:val="Strong"/>
          <w:color w:val="000000"/>
          <w:bdr w:val="none" w:color="auto" w:sz="0" w:space="0" w:frame="1"/>
        </w:rPr>
      </w:pPr>
      <w:r>
        <w:rPr>
          <w:b/>
          <w:bCs/>
          <w:noProof/>
          <w:color w:val="000000"/>
          <w:lang w:eastAsia="cs-CZ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A3D765B" wp14:editId="52F27A97">
                <wp:simplePos x="0" y="0"/>
                <wp:positionH relativeFrom="column">
                  <wp:posOffset>1819275</wp:posOffset>
                </wp:positionH>
                <wp:positionV relativeFrom="paragraph">
                  <wp:posOffset>352425</wp:posOffset>
                </wp:positionV>
                <wp:extent cx="1838325" cy="447675"/>
                <wp:effectExtent l="0" t="0" r="28575" b="28575"/>
                <wp:wrapNone/>
                <wp:docPr id="15" name="Textové po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4476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  <a:lumOff val="2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Pr="000327A6" w:rsidR="00B9342E" w:rsidRDefault="00B9342E" w14:paraId="257ABB9E" w14:textId="77777777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       </w:t>
                            </w:r>
                            <w:r w:rsidRPr="000327A6">
                              <w:rPr>
                                <w:b/>
                                <w:color w:val="FFFFFF" w:themeColor="background1"/>
                              </w:rPr>
                              <w:t>MODRÁ BARVA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 w14:anchorId="294F17E3">
              <v:shapetype id="_x0000_t202" coordsize="21600,21600" o:spt="202" path="m,l,21600r21600,l21600,xe" w14:anchorId="6A3D765B">
                <v:stroke joinstyle="miter"/>
                <v:path gradientshapeok="t" o:connecttype="rect"/>
              </v:shapetype>
              <v:shape id="Textové pole 15" style="position:absolute;margin-left:143.25pt;margin-top:27.75pt;width:144.75pt;height:35.25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005dc2 [2420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">
                <v:textbox>
                  <w:txbxContent>
                    <w:p w:rsidRPr="000327A6" w:rsidR="00B9342E" w:rsidRDefault="00B9342E" w14:paraId="05BDBAA8" w14:textId="77777777">
                      <w:pPr>
                        <w:rPr>
                          <w:b/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       </w:t>
                      </w:r>
                      <w:r w:rsidRPr="000327A6">
                        <w:rPr>
                          <w:b/>
                          <w:color w:val="FFFFFF" w:themeColor="background1"/>
                        </w:rPr>
                        <w:t>MODRÁ BARVA</w:t>
                      </w:r>
                    </w:p>
                  </w:txbxContent>
                </v:textbox>
              </v:shape>
            </w:pict>
          </mc:Fallback>
        </mc:AlternateContent>
      </w:r>
    </w:p>
    <w:p w:rsidR="00A547EA" w:rsidP="00A547EA" w:rsidRDefault="00A547EA" w14:paraId="557B42E4" w14:textId="77777777">
      <w:pPr>
        <w:pStyle w:val="NormalWeb"/>
        <w:shd w:val="clear" w:color="auto" w:fill="FFFFFF"/>
        <w:spacing w:after="0" w:line="270" w:lineRule="atLeast"/>
        <w:rPr>
          <w:rStyle w:val="Strong"/>
          <w:color w:val="000000"/>
          <w:bdr w:val="none" w:color="auto" w:sz="0" w:space="0" w:frame="1"/>
        </w:rPr>
      </w:pPr>
      <w:r w:rsidRPr="00A547EA">
        <w:rPr>
          <w:rFonts w:cs="Arial"/>
          <w:b/>
          <w:bCs/>
          <w:noProof/>
          <w:sz w:val="18"/>
          <w:szCs w:val="18"/>
          <w:lang w:eastAsia="cs-CZ"/>
        </w:rPr>
        <w:drawing>
          <wp:anchor distT="0" distB="0" distL="114300" distR="114300" simplePos="0" relativeHeight="251658240" behindDoc="0" locked="0" layoutInCell="1" allowOverlap="0" wp14:anchorId="3B55E486" wp14:editId="692CB135">
            <wp:simplePos x="0" y="0"/>
            <wp:positionH relativeFrom="column">
              <wp:posOffset>6985</wp:posOffset>
            </wp:positionH>
            <wp:positionV relativeFrom="paragraph">
              <wp:posOffset>6985</wp:posOffset>
            </wp:positionV>
            <wp:extent cx="937895" cy="946785"/>
            <wp:effectExtent l="0" t="0" r="0" b="5715"/>
            <wp:wrapTopAndBottom/>
            <wp:docPr id="9" name="Obrázek 9" descr="Barevnost modr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revnost modrá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94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47EA" w:rsidP="00A547EA" w:rsidRDefault="00A547EA" w14:paraId="74C20F26" w14:textId="77777777">
      <w:pPr>
        <w:pStyle w:val="NormalWeb"/>
        <w:shd w:val="clear" w:color="auto" w:fill="FFFFFF"/>
        <w:spacing w:after="0" w:line="270" w:lineRule="atLeast"/>
        <w:rPr>
          <w:rStyle w:val="Strong"/>
          <w:color w:val="000000"/>
          <w:bdr w:val="none" w:color="auto" w:sz="0" w:space="0" w:frame="1"/>
        </w:rPr>
      </w:pPr>
    </w:p>
    <w:p w:rsidR="223761F4" w:rsidP="223761F4" w:rsidRDefault="223761F4" w14:paraId="1EF0C07E" w14:textId="0E7DEE23">
      <w:pPr>
        <w:pStyle w:val="NormalWeb"/>
        <w:shd w:val="clear" w:color="auto" w:fill="FFFFFF" w:themeFill="background1"/>
        <w:spacing w:after="0" w:line="270" w:lineRule="atLeast"/>
        <w:jc w:val="both"/>
        <w:rPr>
          <w:rStyle w:val="Strong"/>
          <w:color w:val="000000" w:themeColor="text1"/>
          <w:szCs w:val="20"/>
        </w:rPr>
      </w:pPr>
    </w:p>
    <w:p w:rsidR="223761F4" w:rsidP="223761F4" w:rsidRDefault="223761F4" w14:paraId="1F400755" w14:textId="18227189">
      <w:pPr>
        <w:pStyle w:val="NormalWeb"/>
        <w:shd w:val="clear" w:color="auto" w:fill="FFFFFF" w:themeFill="background1"/>
        <w:spacing w:after="0" w:line="270" w:lineRule="atLeast"/>
        <w:jc w:val="both"/>
        <w:rPr>
          <w:rStyle w:val="Strong"/>
          <w:color w:val="000000" w:themeColor="text1"/>
          <w:szCs w:val="20"/>
        </w:rPr>
      </w:pPr>
    </w:p>
    <w:p w:rsidRPr="00F041ED" w:rsidR="00A547EA" w:rsidP="223761F4" w:rsidRDefault="00A547EA" w14:paraId="53CC1B57" w14:textId="434D29AE">
      <w:pPr>
        <w:pStyle w:val="NormalWeb"/>
        <w:shd w:val="clear" w:color="auto" w:fill="FFFFFF" w:themeFill="background1"/>
        <w:spacing w:after="0" w:line="270" w:lineRule="atLeast"/>
        <w:jc w:val="both"/>
        <w:rPr>
          <w:b/>
          <w:color w:val="000000"/>
          <w:szCs w:val="20"/>
          <w:bdr w:val="none" w:color="auto" w:sz="0" w:space="0" w:frame="1"/>
        </w:rPr>
      </w:pPr>
      <w:r w:rsidRPr="223761F4">
        <w:rPr>
          <w:rStyle w:val="Strong"/>
          <w:color w:val="000000"/>
          <w:szCs w:val="20"/>
          <w:bdr w:val="none" w:color="auto" w:sz="0" w:space="0" w:frame="1"/>
        </w:rPr>
        <w:t>Červená barva</w:t>
      </w:r>
      <w:r w:rsidRPr="223761F4">
        <w:rPr>
          <w:rStyle w:val="apple-converted-space"/>
          <w:color w:val="000000"/>
          <w:szCs w:val="20"/>
        </w:rPr>
        <w:t> </w:t>
      </w:r>
      <w:r w:rsidRPr="223761F4">
        <w:rPr>
          <w:color w:val="000000"/>
          <w:szCs w:val="20"/>
        </w:rPr>
        <w:t>se používá pro: toalety, pisoáry, přebalovací pulty vč. veškerého zařízení a vybavení</w:t>
      </w:r>
      <w:r w:rsidRPr="223761F4" w:rsidR="005C0C1C">
        <w:rPr>
          <w:color w:val="000000"/>
          <w:szCs w:val="20"/>
        </w:rPr>
        <w:t>.</w:t>
      </w:r>
    </w:p>
    <w:p w:rsidRPr="00F041ED" w:rsidR="00387E95" w:rsidP="00A547EA" w:rsidRDefault="00387E95" w14:paraId="5841C03B" w14:textId="77777777">
      <w:pPr>
        <w:pStyle w:val="NormalWeb"/>
        <w:shd w:val="clear" w:color="auto" w:fill="FFFFFF"/>
        <w:spacing w:after="0" w:line="270" w:lineRule="atLeast"/>
        <w:rPr>
          <w:b/>
          <w:color w:val="000000"/>
          <w:sz w:val="18"/>
          <w:szCs w:val="18"/>
        </w:rPr>
      </w:pPr>
    </w:p>
    <w:p w:rsidRPr="00A547EA" w:rsidR="00A547EA" w:rsidP="00A547EA" w:rsidRDefault="00A547EA" w14:paraId="17A08789" w14:textId="0A82891C">
      <w:pPr>
        <w:pStyle w:val="NormalWeb"/>
        <w:shd w:val="clear" w:color="auto" w:fill="FFFFFF"/>
        <w:spacing w:after="0" w:line="270" w:lineRule="atLeast"/>
        <w:rPr>
          <w:b/>
          <w:color w:val="000000"/>
        </w:rPr>
      </w:pPr>
      <w:r w:rsidRPr="00A547EA">
        <w:rPr>
          <w:b/>
          <w:color w:val="000000"/>
        </w:rPr>
        <w:t>Sanitární oblasti</w:t>
      </w:r>
    </w:p>
    <w:p w:rsidRPr="0083056F" w:rsidR="005130FF" w:rsidP="0083056F" w:rsidRDefault="000327A6" w14:paraId="047C6139" w14:textId="77777777">
      <w:pPr>
        <w:pStyle w:val="NormalWeb"/>
        <w:shd w:val="clear" w:color="auto" w:fill="FFFFFF"/>
        <w:spacing w:after="0" w:line="270" w:lineRule="atLeast"/>
        <w:rPr>
          <w:rStyle w:val="Strong"/>
          <w:b w:val="0"/>
          <w:bCs w:val="0"/>
          <w:color w:val="000000"/>
        </w:rPr>
      </w:pPr>
      <w:r>
        <w:rPr>
          <w:noProof/>
          <w:color w:val="000000"/>
          <w:lang w:eastAsia="cs-CZ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29737DC" wp14:editId="2E46EB8F">
                <wp:simplePos x="0" y="0"/>
                <wp:positionH relativeFrom="column">
                  <wp:posOffset>1819275</wp:posOffset>
                </wp:positionH>
                <wp:positionV relativeFrom="paragraph">
                  <wp:posOffset>226060</wp:posOffset>
                </wp:positionV>
                <wp:extent cx="1790700" cy="438150"/>
                <wp:effectExtent l="0" t="0" r="19050" b="19050"/>
                <wp:wrapNone/>
                <wp:docPr id="17" name="Textové po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438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Pr="000327A6" w:rsidR="00B9342E" w:rsidRDefault="00B9342E" w14:paraId="6F51409B" w14:textId="7777777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</w:t>
                            </w:r>
                            <w:r w:rsidRPr="000327A6">
                              <w:rPr>
                                <w:b/>
                              </w:rPr>
                              <w:t>ČERVENÁ BARVA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12345A49">
              <v:shape id="Textové pole 17" style="position:absolute;margin-left:143.25pt;margin-top:17.8pt;width:141pt;height:34.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color="red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" w14:anchorId="729737DC">
                <v:textbox>
                  <w:txbxContent>
                    <w:p w:rsidRPr="000327A6" w:rsidR="00B9342E" w:rsidRDefault="00B9342E" w14:paraId="1621E46E" w14:textId="7777777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</w:t>
                      </w:r>
                      <w:r w:rsidRPr="000327A6">
                        <w:rPr>
                          <w:b/>
                        </w:rPr>
                        <w:t>ČERVENÁ BARVA</w:t>
                      </w:r>
                    </w:p>
                  </w:txbxContent>
                </v:textbox>
              </v:shape>
            </w:pict>
          </mc:Fallback>
        </mc:AlternateContent>
      </w:r>
      <w:r w:rsidRPr="00B74B97" w:rsidR="00A547EA">
        <w:rPr>
          <w:color w:val="000000"/>
        </w:rPr>
        <w:br/>
      </w:r>
      <w:r w:rsidR="00A547EA">
        <w:rPr>
          <w:noProof/>
          <w:color w:val="000000"/>
          <w:lang w:eastAsia="cs-CZ"/>
        </w:rPr>
        <w:drawing>
          <wp:inline distT="0" distB="0" distL="0" distR="0" wp14:anchorId="71C79182" wp14:editId="102609C9">
            <wp:extent cx="938254" cy="819702"/>
            <wp:effectExtent l="0" t="0" r="0" b="0"/>
            <wp:docPr id="11" name="Obrázek 11" descr="Barevnost červen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revnost červená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34" cy="823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316" w:rsidP="005D0132" w:rsidRDefault="00D84316" w14:paraId="29CA3239" w14:textId="02E42825">
      <w:pPr>
        <w:pStyle w:val="NormalWeb"/>
        <w:shd w:val="clear" w:color="auto" w:fill="FFFFFF"/>
        <w:spacing w:after="0" w:line="270" w:lineRule="atLeast"/>
        <w:jc w:val="both"/>
        <w:rPr>
          <w:rStyle w:val="Strong"/>
          <w:color w:val="000000"/>
          <w:sz w:val="18"/>
          <w:szCs w:val="18"/>
          <w:bdr w:val="none" w:color="auto" w:sz="0" w:space="0" w:frame="1"/>
        </w:rPr>
      </w:pPr>
    </w:p>
    <w:p w:rsidR="223761F4" w:rsidP="223761F4" w:rsidRDefault="223761F4" w14:paraId="53D5EF8B" w14:textId="6904B133">
      <w:pPr>
        <w:pStyle w:val="NormalWeb"/>
        <w:shd w:val="clear" w:color="auto" w:fill="FFFFFF" w:themeFill="background1"/>
        <w:spacing w:after="0" w:line="270" w:lineRule="atLeast"/>
        <w:jc w:val="both"/>
        <w:rPr>
          <w:rStyle w:val="Strong"/>
          <w:color w:val="000000" w:themeColor="text1"/>
          <w:szCs w:val="20"/>
        </w:rPr>
      </w:pPr>
    </w:p>
    <w:p w:rsidR="223761F4" w:rsidP="223761F4" w:rsidRDefault="223761F4" w14:paraId="5F3BB454" w14:textId="2764F5B4">
      <w:pPr>
        <w:pStyle w:val="NormalWeb"/>
        <w:shd w:val="clear" w:color="auto" w:fill="FFFFFF" w:themeFill="background1"/>
        <w:spacing w:after="0" w:line="270" w:lineRule="atLeast"/>
        <w:jc w:val="both"/>
        <w:rPr>
          <w:rStyle w:val="Strong"/>
          <w:color w:val="000000" w:themeColor="text1"/>
          <w:szCs w:val="20"/>
        </w:rPr>
      </w:pPr>
    </w:p>
    <w:p w:rsidRPr="00F041ED" w:rsidR="00A547EA" w:rsidP="223761F4" w:rsidRDefault="00A547EA" w14:paraId="00B99BD5" w14:textId="3A6E0532">
      <w:pPr>
        <w:pStyle w:val="NormalWeb"/>
        <w:shd w:val="clear" w:color="auto" w:fill="FFFFFF" w:themeFill="background1"/>
        <w:spacing w:after="0" w:line="270" w:lineRule="atLeast"/>
        <w:jc w:val="both"/>
        <w:rPr>
          <w:color w:val="000000"/>
          <w:szCs w:val="20"/>
        </w:rPr>
      </w:pPr>
      <w:r w:rsidRPr="223761F4">
        <w:rPr>
          <w:rStyle w:val="Strong"/>
          <w:color w:val="000000"/>
          <w:szCs w:val="20"/>
          <w:bdr w:val="none" w:color="auto" w:sz="0" w:space="0" w:frame="1"/>
        </w:rPr>
        <w:t>Žlutá barva</w:t>
      </w:r>
      <w:r w:rsidRPr="223761F4">
        <w:rPr>
          <w:rStyle w:val="apple-converted-space"/>
          <w:color w:val="000000"/>
          <w:szCs w:val="20"/>
        </w:rPr>
        <w:t> </w:t>
      </w:r>
      <w:r w:rsidRPr="223761F4">
        <w:rPr>
          <w:color w:val="000000"/>
          <w:szCs w:val="20"/>
        </w:rPr>
        <w:t>se používá pro: umývárny, koupelny, sprchy, umyvadla, vč. veškerého zařízení a vybavení</w:t>
      </w:r>
      <w:r w:rsidRPr="223761F4" w:rsidR="005C0C1C">
        <w:rPr>
          <w:color w:val="000000"/>
          <w:szCs w:val="20"/>
        </w:rPr>
        <w:t>.</w:t>
      </w:r>
    </w:p>
    <w:p w:rsidRPr="00B74B97" w:rsidR="00A547EA" w:rsidP="00A547EA" w:rsidRDefault="00A547EA" w14:paraId="6B9BDDF8" w14:textId="77777777">
      <w:pPr>
        <w:pStyle w:val="NormalWeb"/>
        <w:shd w:val="clear" w:color="auto" w:fill="FFFFFF"/>
        <w:spacing w:after="0" w:line="270" w:lineRule="atLeast"/>
        <w:rPr>
          <w:b/>
          <w:bCs/>
          <w:color w:val="000000"/>
          <w:bdr w:val="none" w:color="auto" w:sz="0" w:space="0" w:frame="1"/>
        </w:rPr>
      </w:pPr>
    </w:p>
    <w:p w:rsidRPr="00B74B97" w:rsidR="00A547EA" w:rsidP="00A547EA" w:rsidRDefault="00A547EA" w14:paraId="559F57A6" w14:textId="2790416B">
      <w:pPr>
        <w:pStyle w:val="NormalWeb"/>
        <w:shd w:val="clear" w:color="auto" w:fill="FFFFFF"/>
        <w:spacing w:after="0" w:line="270" w:lineRule="atLeast"/>
        <w:rPr>
          <w:rStyle w:val="Strong"/>
          <w:color w:val="000000"/>
          <w:bdr w:val="none" w:color="auto" w:sz="0" w:space="0" w:frame="1"/>
        </w:rPr>
      </w:pPr>
      <w:proofErr w:type="spellStart"/>
      <w:r w:rsidRPr="00B74B97">
        <w:rPr>
          <w:rStyle w:val="Strong"/>
          <w:color w:val="000000"/>
          <w:bdr w:val="none" w:color="auto" w:sz="0" w:space="0" w:frame="1"/>
        </w:rPr>
        <w:t>Umývárenské</w:t>
      </w:r>
      <w:proofErr w:type="spellEnd"/>
      <w:r w:rsidRPr="00B74B97">
        <w:rPr>
          <w:rStyle w:val="Strong"/>
          <w:color w:val="000000"/>
          <w:bdr w:val="none" w:color="auto" w:sz="0" w:space="0" w:frame="1"/>
        </w:rPr>
        <w:t xml:space="preserve"> oblasti</w:t>
      </w:r>
    </w:p>
    <w:p w:rsidR="00A547EA" w:rsidP="00A547EA" w:rsidRDefault="00A547EA" w14:paraId="5CF2578A" w14:textId="77777777">
      <w:pPr>
        <w:pStyle w:val="NormalWeb"/>
        <w:shd w:val="clear" w:color="auto" w:fill="FFFFFF"/>
        <w:spacing w:after="0" w:line="270" w:lineRule="atLeast"/>
        <w:rPr>
          <w:rStyle w:val="Strong"/>
          <w:color w:val="000000"/>
          <w:bdr w:val="none" w:color="auto" w:sz="0" w:space="0" w:frame="1"/>
        </w:rPr>
      </w:pPr>
    </w:p>
    <w:p w:rsidR="00A547EA" w:rsidP="00A547EA" w:rsidRDefault="000327A6" w14:paraId="581539F9" w14:textId="77777777">
      <w:pPr>
        <w:pStyle w:val="NormalWeb"/>
        <w:shd w:val="clear" w:color="auto" w:fill="FFFFFF"/>
        <w:spacing w:after="0" w:line="270" w:lineRule="atLeast"/>
        <w:rPr>
          <w:rStyle w:val="Strong"/>
          <w:color w:val="000000"/>
          <w:bdr w:val="none" w:color="auto" w:sz="0" w:space="0" w:frame="1"/>
        </w:rPr>
      </w:pPr>
      <w:r>
        <w:rPr>
          <w:b/>
          <w:bCs/>
          <w:noProof/>
          <w:color w:val="000000"/>
          <w:lang w:eastAsia="cs-CZ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E522AAE" wp14:editId="513C13B3">
                <wp:simplePos x="0" y="0"/>
                <wp:positionH relativeFrom="column">
                  <wp:posOffset>1876425</wp:posOffset>
                </wp:positionH>
                <wp:positionV relativeFrom="paragraph">
                  <wp:posOffset>111760</wp:posOffset>
                </wp:positionV>
                <wp:extent cx="1781175" cy="447675"/>
                <wp:effectExtent l="0" t="0" r="28575" b="28575"/>
                <wp:wrapNone/>
                <wp:docPr id="18" name="Textové po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4476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Pr="000327A6" w:rsidR="00B9342E" w:rsidRDefault="00B9342E" w14:paraId="776FEDAF" w14:textId="7777777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</w:t>
                            </w:r>
                            <w:r w:rsidRPr="000327A6">
                              <w:rPr>
                                <w:b/>
                              </w:rPr>
                              <w:t>ŽLUTÁ BARVA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w14:anchorId="66FD6D8F">
              <v:shape id="Textové pole 18" style="position:absolute;margin-left:147.75pt;margin-top:8.8pt;width:140.25pt;height:35.2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8" fillcolor="yellow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" w14:anchorId="1E522AAE">
                <v:textbox>
                  <w:txbxContent>
                    <w:p w:rsidRPr="000327A6" w:rsidR="00B9342E" w:rsidRDefault="00B9342E" w14:paraId="5D9738A9" w14:textId="7777777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</w:t>
                      </w:r>
                      <w:r w:rsidRPr="000327A6">
                        <w:rPr>
                          <w:b/>
                        </w:rPr>
                        <w:t>ŽLUTÁ BARVA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000000"/>
          <w:bdr w:val="none" w:color="auto" w:sz="0" w:space="0" w:frame="1"/>
          <w:lang w:eastAsia="cs-CZ"/>
        </w:rPr>
        <w:drawing>
          <wp:inline distT="0" distB="0" distL="0" distR="0" wp14:anchorId="08CCA69A" wp14:editId="2E201CFD">
            <wp:extent cx="939600" cy="871200"/>
            <wp:effectExtent l="0" t="0" r="0" b="5715"/>
            <wp:docPr id="12" name="Obrázek 12" descr="Barevnost žlut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revnost žlutá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600" cy="87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7EA" w:rsidP="00A547EA" w:rsidRDefault="00A547EA" w14:paraId="415DF46D" w14:textId="77777777">
      <w:pPr>
        <w:pStyle w:val="NormalWeb"/>
        <w:shd w:val="clear" w:color="auto" w:fill="FFFFFF"/>
        <w:spacing w:after="0" w:line="270" w:lineRule="atLeast"/>
        <w:rPr>
          <w:rStyle w:val="Strong"/>
          <w:color w:val="000000"/>
          <w:bdr w:val="none" w:color="auto" w:sz="0" w:space="0" w:frame="1"/>
        </w:rPr>
      </w:pPr>
    </w:p>
    <w:p w:rsidR="00A547EA" w:rsidP="223761F4" w:rsidRDefault="00A547EA" w14:paraId="4C76D3D0" w14:textId="77777777">
      <w:pPr>
        <w:pStyle w:val="NormalWeb"/>
        <w:shd w:val="clear" w:color="auto" w:fill="FFFFFF" w:themeFill="background1"/>
        <w:spacing w:after="0" w:line="270" w:lineRule="atLeast"/>
        <w:rPr>
          <w:rStyle w:val="Strong"/>
          <w:color w:val="000000"/>
          <w:bdr w:val="none" w:color="auto" w:sz="0" w:space="0" w:frame="1"/>
        </w:rPr>
      </w:pPr>
    </w:p>
    <w:p w:rsidR="223761F4" w:rsidP="223761F4" w:rsidRDefault="223761F4" w14:paraId="03C64E76" w14:textId="542F4577">
      <w:pPr>
        <w:pStyle w:val="NormalWeb"/>
        <w:shd w:val="clear" w:color="auto" w:fill="FFFFFF" w:themeFill="background1"/>
        <w:spacing w:after="0" w:line="270" w:lineRule="atLeast"/>
        <w:rPr>
          <w:rStyle w:val="Strong"/>
          <w:color w:val="000000" w:themeColor="text1"/>
        </w:rPr>
      </w:pPr>
    </w:p>
    <w:p w:rsidRPr="00F041ED" w:rsidR="000327A6" w:rsidP="223761F4" w:rsidRDefault="00A547EA" w14:paraId="05A8A0B7" w14:textId="77777777">
      <w:pPr>
        <w:pStyle w:val="NormalWeb"/>
        <w:shd w:val="clear" w:color="auto" w:fill="FFFFFF" w:themeFill="background1"/>
        <w:spacing w:after="0" w:line="270" w:lineRule="atLeast"/>
        <w:jc w:val="both"/>
        <w:rPr>
          <w:color w:val="000000"/>
          <w:szCs w:val="20"/>
        </w:rPr>
      </w:pPr>
      <w:r w:rsidRPr="223761F4">
        <w:rPr>
          <w:rStyle w:val="Strong"/>
          <w:color w:val="000000"/>
          <w:szCs w:val="20"/>
          <w:bdr w:val="none" w:color="auto" w:sz="0" w:space="0" w:frame="1"/>
        </w:rPr>
        <w:t>Zelená barva</w:t>
      </w:r>
      <w:r w:rsidRPr="223761F4">
        <w:rPr>
          <w:rStyle w:val="apple-converted-space"/>
          <w:color w:val="000000"/>
          <w:szCs w:val="20"/>
        </w:rPr>
        <w:t> </w:t>
      </w:r>
      <w:r w:rsidRPr="223761F4">
        <w:rPr>
          <w:color w:val="000000"/>
          <w:szCs w:val="20"/>
        </w:rPr>
        <w:t>se používá pro: kuchyně, přípravny, jídelny, jídelní vozy, servírovací a</w:t>
      </w:r>
      <w:r w:rsidRPr="223761F4" w:rsidR="005C0C1C">
        <w:rPr>
          <w:color w:val="000000"/>
          <w:szCs w:val="20"/>
        </w:rPr>
        <w:t> </w:t>
      </w:r>
      <w:r w:rsidRPr="223761F4">
        <w:rPr>
          <w:color w:val="000000"/>
          <w:szCs w:val="20"/>
        </w:rPr>
        <w:t>prodejní prostory vč. veškerého zařízení a vybavení</w:t>
      </w:r>
      <w:r w:rsidRPr="223761F4" w:rsidR="005C0C1C">
        <w:rPr>
          <w:color w:val="000000"/>
          <w:szCs w:val="20"/>
        </w:rPr>
        <w:t>.</w:t>
      </w:r>
    </w:p>
    <w:p w:rsidR="00D84316" w:rsidP="000327A6" w:rsidRDefault="00D84316" w14:paraId="7686FEB6" w14:textId="77777777">
      <w:pPr>
        <w:rPr>
          <w:rStyle w:val="Strong"/>
          <w:color w:val="000000"/>
          <w:szCs w:val="20"/>
          <w:bdr w:val="none" w:color="auto" w:sz="0" w:space="0" w:frame="1"/>
        </w:rPr>
      </w:pPr>
    </w:p>
    <w:p w:rsidRPr="001F5F1D" w:rsidR="000327A6" w:rsidP="000327A6" w:rsidRDefault="000327A6" w14:paraId="238D31FB" w14:textId="59ADAB07">
      <w:pPr>
        <w:rPr>
          <w:b/>
        </w:rPr>
      </w:pPr>
      <w:r w:rsidRPr="00B74B97">
        <w:rPr>
          <w:rStyle w:val="Strong"/>
          <w:color w:val="000000"/>
          <w:bdr w:val="none" w:color="auto" w:sz="0" w:space="0" w:frame="1"/>
        </w:rPr>
        <w:t>Kuchyňské oblast</w:t>
      </w:r>
      <w:r>
        <w:rPr>
          <w:rStyle w:val="Strong"/>
          <w:color w:val="000000"/>
          <w:bdr w:val="none" w:color="auto" w:sz="0" w:space="0" w:frame="1"/>
        </w:rPr>
        <w:t>i</w:t>
      </w:r>
    </w:p>
    <w:p w:rsidRPr="006134F6" w:rsidR="000A45A9" w:rsidP="006134F6" w:rsidRDefault="000327A6" w14:paraId="2FD06EF5" w14:textId="7C2B7CC9">
      <w:pPr>
        <w:pStyle w:val="NormalWeb"/>
        <w:shd w:val="clear" w:color="auto" w:fill="FFFFFF"/>
        <w:spacing w:after="0" w:line="270" w:lineRule="atLeast"/>
        <w:rPr>
          <w:rStyle w:val="Strong"/>
          <w:b w:val="0"/>
          <w:bCs w:val="0"/>
          <w:color w:val="000000"/>
        </w:rPr>
      </w:pPr>
      <w:r>
        <w:rPr>
          <w:noProof/>
          <w:color w:val="000000"/>
          <w:lang w:eastAsia="cs-CZ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104F4D9" wp14:editId="5631E1A0">
                <wp:simplePos x="0" y="0"/>
                <wp:positionH relativeFrom="column">
                  <wp:posOffset>1847850</wp:posOffset>
                </wp:positionH>
                <wp:positionV relativeFrom="paragraph">
                  <wp:posOffset>360045</wp:posOffset>
                </wp:positionV>
                <wp:extent cx="1905000" cy="466725"/>
                <wp:effectExtent l="0" t="0" r="19050" b="28575"/>
                <wp:wrapNone/>
                <wp:docPr id="19" name="Textové po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0" cy="4667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Pr="000327A6" w:rsidR="00B9342E" w:rsidRDefault="00B9342E" w14:paraId="04EBA2F1" w14:textId="77777777">
                            <w:pPr>
                              <w:rPr>
                                <w:b/>
                              </w:rPr>
                            </w:pPr>
                            <w:r w:rsidRPr="000327A6">
                              <w:rPr>
                                <w:b/>
                              </w:rPr>
                              <w:t xml:space="preserve">        ZELENÁ BARVA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w14:anchorId="570C935F">
              <v:shape id="Textové pole 19" style="position:absolute;margin-left:145.5pt;margin-top:28.35pt;width:150pt;height:36.75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9" fillcolor="#92d050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" w14:anchorId="2104F4D9">
                <v:textbox>
                  <w:txbxContent>
                    <w:p w:rsidRPr="000327A6" w:rsidR="00B9342E" w:rsidRDefault="00B9342E" w14:paraId="1AD8DEA9" w14:textId="77777777">
                      <w:pPr>
                        <w:rPr>
                          <w:b/>
                        </w:rPr>
                      </w:pPr>
                      <w:r w:rsidRPr="000327A6">
                        <w:rPr>
                          <w:b/>
                        </w:rPr>
                        <w:t xml:space="preserve">        ZELENÁ BARVA</w:t>
                      </w:r>
                    </w:p>
                  </w:txbxContent>
                </v:textbox>
              </v:shape>
            </w:pict>
          </mc:Fallback>
        </mc:AlternateContent>
      </w:r>
      <w:r w:rsidRPr="00B74B97" w:rsidR="00A547EA">
        <w:rPr>
          <w:color w:val="000000"/>
        </w:rPr>
        <w:br/>
      </w:r>
      <w:r w:rsidRPr="00B74B97" w:rsidR="00A547EA">
        <w:rPr>
          <w:color w:val="000000"/>
        </w:rPr>
        <w:t> </w:t>
      </w:r>
      <w:r>
        <w:rPr>
          <w:b/>
          <w:bCs/>
          <w:noProof/>
          <w:color w:val="000000"/>
          <w:bdr w:val="none" w:color="auto" w:sz="0" w:space="0" w:frame="1"/>
          <w:lang w:eastAsia="cs-CZ"/>
        </w:rPr>
        <w:drawing>
          <wp:inline distT="0" distB="0" distL="0" distR="0" wp14:anchorId="52A9AB30" wp14:editId="52193823">
            <wp:extent cx="898497" cy="909728"/>
            <wp:effectExtent l="0" t="0" r="0" b="5080"/>
            <wp:docPr id="13" name="Obrázek 13" descr="Barevnost zelen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revnost zelená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658" cy="909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Pr="006134F6" w:rsidR="000A45A9" w:rsidSect="0076519D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6" w:h="16838" w:orient="portrait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541D9" w:rsidP="00962258" w:rsidRDefault="002541D9" w14:paraId="7C9286FE" w14:textId="77777777">
      <w:pPr>
        <w:spacing w:after="0" w:line="240" w:lineRule="auto"/>
      </w:pPr>
      <w:r>
        <w:separator/>
      </w:r>
    </w:p>
  </w:endnote>
  <w:endnote w:type="continuationSeparator" w:id="0">
    <w:p w:rsidR="002541D9" w:rsidP="00962258" w:rsidRDefault="002541D9" w14:paraId="08D6CB1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D Fedra Book">
    <w:altName w:val="Times New Roman"/>
    <w:charset w:val="EE"/>
    <w:family w:val="auto"/>
    <w:pitch w:val="variable"/>
    <w:sig w:usb0="00000001" w:usb1="10002013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-Bold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B9342E" w:rsidTr="00D831A3" w14:paraId="5EAF8E4B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B9342E" w:rsidP="00B8518B" w:rsidRDefault="00B9342E" w14:paraId="7EC3C143" w14:textId="0FA46426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934B6D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934B6D">
            <w:rPr>
              <w:rStyle w:val="PageNumber"/>
              <w:noProof/>
            </w:rPr>
            <w:t>7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B9342E" w:rsidP="00B8518B" w:rsidRDefault="00B9342E" w14:paraId="36DA2213" w14:textId="77777777">
          <w:pPr>
            <w:pStyle w:val="Footer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B9342E" w:rsidP="00B8518B" w:rsidRDefault="00B9342E" w14:paraId="6959FAC2" w14:textId="77777777">
          <w:pPr>
            <w:pStyle w:val="Footer"/>
          </w:pPr>
        </w:p>
      </w:tc>
      <w:tc>
        <w:tcPr>
          <w:tcW w:w="2921" w:type="dxa"/>
        </w:tcPr>
        <w:p w:rsidR="00B9342E" w:rsidP="00D831A3" w:rsidRDefault="00B9342E" w14:paraId="3BF5C5BC" w14:textId="77777777">
          <w:pPr>
            <w:pStyle w:val="Footer"/>
          </w:pPr>
        </w:p>
      </w:tc>
    </w:tr>
  </w:tbl>
  <w:p w:rsidRPr="00B8518B" w:rsidR="00B9342E" w:rsidP="00B8518B" w:rsidRDefault="00B9342E" w14:paraId="0FF2BAA7" w14:textId="77777777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01337D1B" wp14:editId="2F5338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 w14:anchorId="6C0AEEE0">
            <v:line id="Straight Connector 3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5C741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26B5ADBE" wp14:editId="22D71EA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 w14:anchorId="4FF8129F">
            <v:line id="Straight Connector 2" style="position:absolute;z-index:-25166131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5199615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:rsidR="00B9342E" w:rsidRDefault="00B9342E" w14:paraId="6DEF3F41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B9342E" w:rsidTr="00F1715C" w14:paraId="1C42A38E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B9342E" w:rsidP="00460660" w:rsidRDefault="00B9342E" w14:paraId="3C991C08" w14:textId="570CFE70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934B6D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934B6D">
            <w:rPr>
              <w:rStyle w:val="PageNumber"/>
              <w:noProof/>
            </w:rPr>
            <w:t>7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B9342E" w:rsidP="00460660" w:rsidRDefault="00B9342E" w14:paraId="58D52E7B" w14:textId="77777777">
          <w:pPr>
            <w:pStyle w:val="Footer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B9342E" w:rsidP="00460660" w:rsidRDefault="00B9342E" w14:paraId="0564FAC8" w14:textId="77777777">
          <w:pPr>
            <w:pStyle w:val="Footer"/>
          </w:pPr>
        </w:p>
      </w:tc>
      <w:tc>
        <w:tcPr>
          <w:tcW w:w="2921" w:type="dxa"/>
        </w:tcPr>
        <w:p w:rsidR="00B9342E" w:rsidP="00460660" w:rsidRDefault="00B9342E" w14:paraId="0DF572D2" w14:textId="77777777">
          <w:pPr>
            <w:pStyle w:val="Footer"/>
          </w:pPr>
        </w:p>
      </w:tc>
    </w:tr>
  </w:tbl>
  <w:p w:rsidRPr="00B8518B" w:rsidR="00B9342E" w:rsidP="00460660" w:rsidRDefault="00B9342E" w14:paraId="43893A14" w14:textId="77777777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31BF35C9" wp14:editId="0F7F24B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 w14:anchorId="2806487C">
            <v:line id="Straight Connector 7" style="position:absolute;z-index:-25165516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33116F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1BAF7321" wp14:editId="34E08C7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 w14:anchorId="7BCD4A30">
            <v:line id="Straight Connector 10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407D60C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:rsidRPr="00460660" w:rsidR="00B9342E" w:rsidRDefault="00B9342E" w14:paraId="0285F3A7" w14:textId="77777777">
    <w:pPr>
      <w:pStyle w:val="Footer"/>
      <w:rPr>
        <w:sz w:val="2"/>
        <w:szCs w:val="2"/>
      </w:rPr>
    </w:pPr>
  </w:p>
  <w:p w:rsidR="00B9342E" w:rsidRDefault="00B9342E" w14:paraId="67E0EDBC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541D9" w:rsidP="00962258" w:rsidRDefault="002541D9" w14:paraId="5ECC9212" w14:textId="77777777">
      <w:pPr>
        <w:spacing w:after="0" w:line="240" w:lineRule="auto"/>
      </w:pPr>
      <w:r>
        <w:separator/>
      </w:r>
    </w:p>
  </w:footnote>
  <w:footnote w:type="continuationSeparator" w:id="0">
    <w:p w:rsidR="002541D9" w:rsidP="00962258" w:rsidRDefault="002541D9" w14:paraId="25CBF81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F1277" w:rsidRDefault="00FF1277" w14:paraId="3EA1C634" w14:textId="744DE8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6163D" w:rsidR="00B9342E" w:rsidRDefault="00B9342E" w14:paraId="283ADBEA" w14:textId="0D9DA84A">
    <w:pPr>
      <w:pStyle w:val="Header"/>
      <w:rPr>
        <w:sz w:val="8"/>
        <w:szCs w:val="8"/>
      </w:rPr>
    </w:pPr>
  </w:p>
  <w:p w:rsidR="00540577" w:rsidP="00540577" w:rsidRDefault="00540577" w14:paraId="22188474" w14:textId="0663E2B9">
    <w:pPr>
      <w:spacing w:after="120"/>
      <w:rPr>
        <w:sz w:val="18"/>
        <w:szCs w:val="18"/>
      </w:rPr>
    </w:pPr>
    <w:r>
      <w:tab/>
    </w:r>
    <w:r>
      <w:tab/>
    </w:r>
    <w:r>
      <w:tab/>
    </w:r>
    <w:r>
      <w:tab/>
    </w:r>
    <w:r>
      <w:tab/>
    </w:r>
    <w:r w:rsidRPr="005329E3" w:rsidR="00B9342E">
      <w:rPr>
        <w:sz w:val="18"/>
        <w:szCs w:val="18"/>
      </w:rPr>
      <w:t xml:space="preserve">Příloha č. 4 </w:t>
    </w:r>
    <w:r>
      <w:rPr>
        <w:sz w:val="18"/>
        <w:szCs w:val="18"/>
      </w:rPr>
      <w:t>Zadávací dokumentace/Smlouvy</w:t>
    </w:r>
  </w:p>
  <w:p w:rsidRPr="005329E3" w:rsidR="00B9342E" w:rsidP="00540577" w:rsidRDefault="00B9342E" w14:paraId="75136144" w14:textId="58752BA7">
    <w:pPr>
      <w:ind w:left="2832" w:firstLine="708"/>
      <w:rPr>
        <w:sz w:val="18"/>
        <w:szCs w:val="18"/>
      </w:rPr>
    </w:pPr>
    <w:r w:rsidRPr="005329E3">
      <w:rPr>
        <w:sz w:val="18"/>
        <w:szCs w:val="18"/>
      </w:rPr>
      <w:t>Standardy úklidových služeb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6163D" w:rsidR="00B9342E" w:rsidP="00FC6389" w:rsidRDefault="00B9342E" w14:paraId="433A81E1" w14:textId="5D5E8192">
    <w:pPr>
      <w:pStyle w:val="Header"/>
      <w:rPr>
        <w:sz w:val="8"/>
        <w:szCs w:val="8"/>
      </w:rPr>
    </w:pPr>
    <w:r>
      <w:rPr>
        <w:sz w:val="8"/>
        <w:szCs w:val="8"/>
      </w:rPr>
      <w:tab/>
    </w:r>
    <w:r>
      <w:rPr>
        <w:sz w:val="8"/>
        <w:szCs w:val="8"/>
      </w:rPr>
      <w:tab/>
    </w:r>
  </w:p>
  <w:p w:rsidRPr="00460660" w:rsidR="00B9342E" w:rsidRDefault="00B9342E" w14:paraId="36957D30" w14:textId="77777777">
    <w:pPr>
      <w:pStyle w:val="Header"/>
      <w:rPr>
        <w:sz w:val="2"/>
        <w:szCs w:val="2"/>
      </w:rPr>
    </w:pPr>
  </w:p>
  <w:p w:rsidR="00B9342E" w:rsidRDefault="00B9342E" w14:paraId="1FF07C39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47F5D"/>
    <w:multiLevelType w:val="hybridMultilevel"/>
    <w:tmpl w:val="0332E7BA"/>
    <w:lvl w:ilvl="0" w:tplc="7AC0BC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99EB7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D6A72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EAE2E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310D9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F2497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4A234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5E63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784E7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9FDD8C"/>
    <w:multiLevelType w:val="hybridMultilevel"/>
    <w:tmpl w:val="902A244C"/>
    <w:lvl w:ilvl="0" w:tplc="FB06E16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E7002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53080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9D610C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CE470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2744C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65430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A9E293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D620B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B22DA0A"/>
    <w:multiLevelType w:val="hybridMultilevel"/>
    <w:tmpl w:val="FFFFFFFF"/>
    <w:lvl w:ilvl="0" w:tplc="48C03E8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28C2D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B8C8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622F9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FE45C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8FCC6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3D60D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0C13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4443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ABBCB9"/>
    <w:multiLevelType w:val="hybridMultilevel"/>
    <w:tmpl w:val="A6221708"/>
    <w:lvl w:ilvl="0" w:tplc="D97E60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E874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680B4F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A542D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6DACD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8C11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6927D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5FCCB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C4C54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506949"/>
    <w:multiLevelType w:val="hybridMultilevel"/>
    <w:tmpl w:val="6F9C1D24"/>
    <w:lvl w:ilvl="0" w:tplc="67B03E6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AA02F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6E48E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A041E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EEC639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42827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1A7B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4C497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CC875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6D92FED"/>
    <w:multiLevelType w:val="hybridMultilevel"/>
    <w:tmpl w:val="97E6C756"/>
    <w:lvl w:ilvl="0" w:tplc="4E6C00C8">
      <w:start w:val="1"/>
      <w:numFmt w:val="lowerLetter"/>
      <w:pStyle w:val="Podbodsmlouvy"/>
      <w:lvlText w:val="%1)"/>
      <w:lvlJc w:val="left"/>
      <w:pPr>
        <w:tabs>
          <w:tab w:val="num" w:pos="1211"/>
        </w:tabs>
        <w:ind w:left="1211" w:hanging="360"/>
      </w:pPr>
      <w:rPr>
        <w:rFonts w:hint="default"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6" w15:restartNumberingAfterBreak="0">
    <w:nsid w:val="18851E9E"/>
    <w:multiLevelType w:val="hybridMultilevel"/>
    <w:tmpl w:val="F50C9390"/>
    <w:lvl w:ilvl="0" w:tplc="8978287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3FE0D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96CB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2FAA6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C221A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1870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C6877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32E82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9C625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8" w15:restartNumberingAfterBreak="0">
    <w:nsid w:val="1C8B433D"/>
    <w:multiLevelType w:val="hybridMultilevel"/>
    <w:tmpl w:val="FC3C28FE"/>
    <w:lvl w:ilvl="0" w:tplc="1D7C66E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2DC65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2843BE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FAE95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320D8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4B632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9FEA2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D4A91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2EBB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23B9178"/>
    <w:multiLevelType w:val="hybridMultilevel"/>
    <w:tmpl w:val="4ADEA004"/>
    <w:lvl w:ilvl="0" w:tplc="60364B2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7C404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AA86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300CE1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028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F3433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65CA8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84AFB8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DA8E4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BF76403"/>
    <w:multiLevelType w:val="multilevel"/>
    <w:tmpl w:val="295640F4"/>
    <w:numStyleLink w:val="ListBulletmultilevel"/>
  </w:abstractNum>
  <w:abstractNum w:abstractNumId="11" w15:restartNumberingAfterBreak="0">
    <w:nsid w:val="2CBE02F3"/>
    <w:multiLevelType w:val="hybridMultilevel"/>
    <w:tmpl w:val="3E1872D6"/>
    <w:lvl w:ilvl="0" w:tplc="EA9CEA3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EB4C6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ABCB6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2C8E6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3847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E6A09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1BCA4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172C3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F4AA5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0D348DB"/>
    <w:multiLevelType w:val="multilevel"/>
    <w:tmpl w:val="872627A0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3" w15:restartNumberingAfterBreak="0">
    <w:nsid w:val="36E1062D"/>
    <w:multiLevelType w:val="hybridMultilevel"/>
    <w:tmpl w:val="1F7EA0E8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8D57B81"/>
    <w:multiLevelType w:val="hybridMultilevel"/>
    <w:tmpl w:val="295640F4"/>
    <w:styleLink w:val="ListBulletmultilevel"/>
    <w:lvl w:ilvl="0" w:tplc="9634DED2">
      <w:start w:val="1"/>
      <w:numFmt w:val="upperLetter"/>
      <w:lvlText w:val="ČÁST %1"/>
      <w:lvlJc w:val="left"/>
      <w:pPr>
        <w:tabs>
          <w:tab w:val="num" w:pos="360"/>
        </w:tabs>
        <w:ind w:left="360" w:hanging="360"/>
      </w:pPr>
      <w:rPr>
        <w:rFonts w:hint="default" w:ascii="Verdana" w:hAnsi="Verdana" w:cs="CD Fedra Book"/>
        <w:b/>
        <w:bCs/>
        <w:i w:val="0"/>
        <w:iCs w:val="0"/>
        <w:caps/>
        <w:sz w:val="24"/>
        <w:szCs w:val="24"/>
      </w:rPr>
    </w:lvl>
    <w:lvl w:ilvl="1" w:tplc="D78CAA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/>
        <w:b/>
        <w:i w:val="0"/>
        <w:caps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CC87F45"/>
    <w:multiLevelType w:val="hybridMultilevel"/>
    <w:tmpl w:val="8EE0AE8A"/>
    <w:lvl w:ilvl="0" w:tplc="239ED702">
      <w:numFmt w:val="bullet"/>
      <w:lvlText w:val="-"/>
      <w:lvlJc w:val="left"/>
      <w:pPr>
        <w:ind w:left="720" w:hanging="360"/>
      </w:pPr>
      <w:rPr>
        <w:rFonts w:hint="default" w:ascii="CD Fedra Book" w:hAnsi="CD Fedra Book" w:eastAsia="Times New Roman" w:cs="CD Fedra Book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08B4F82"/>
    <w:multiLevelType w:val="hybridMultilevel"/>
    <w:tmpl w:val="9B0CA73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5D62503"/>
    <w:multiLevelType w:val="hybridMultilevel"/>
    <w:tmpl w:val="6B96DDE8"/>
    <w:lvl w:ilvl="0" w:tplc="C606643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1A893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EA6C9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0AC8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C9C13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D9AE4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C56B5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01002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EA5D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B6A6EA0"/>
    <w:multiLevelType w:val="hybridMultilevel"/>
    <w:tmpl w:val="780E30AE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648C78A"/>
    <w:multiLevelType w:val="hybridMultilevel"/>
    <w:tmpl w:val="FFFFFFFF"/>
    <w:lvl w:ilvl="0" w:tplc="F88CBE6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2D485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BC0B70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B7A43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15C03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3980A2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584CA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FDA70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028BA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6C6BC0A"/>
    <w:multiLevelType w:val="hybridMultilevel"/>
    <w:tmpl w:val="7FDA657C"/>
    <w:lvl w:ilvl="0" w:tplc="9AA055A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EBA8E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3A5E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ED2AA1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44D0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76ABF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74E55A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0AAC6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65EBF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B90A772"/>
    <w:multiLevelType w:val="hybridMultilevel"/>
    <w:tmpl w:val="C4BACA5E"/>
    <w:lvl w:ilvl="0" w:tplc="1F1E282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88A30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644E5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4A1D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96A62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8AE4F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76A97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7143E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7EE82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FA5E72A"/>
    <w:multiLevelType w:val="hybridMultilevel"/>
    <w:tmpl w:val="37BC8EAE"/>
    <w:lvl w:ilvl="0" w:tplc="2E1425DC">
      <w:start w:val="1"/>
      <w:numFmt w:val="bullet"/>
      <w:lvlText w:val=""/>
      <w:lvlJc w:val="left"/>
      <w:pPr>
        <w:ind w:left="717" w:hanging="360"/>
      </w:pPr>
      <w:rPr>
        <w:rFonts w:hint="default" w:ascii="Symbol" w:hAnsi="Symbol"/>
      </w:rPr>
    </w:lvl>
    <w:lvl w:ilvl="1" w:tplc="E6EA58F4">
      <w:start w:val="1"/>
      <w:numFmt w:val="bullet"/>
      <w:lvlText w:val="o"/>
      <w:lvlJc w:val="left"/>
      <w:pPr>
        <w:ind w:left="1437" w:hanging="360"/>
      </w:pPr>
      <w:rPr>
        <w:rFonts w:hint="default" w:ascii="Courier New" w:hAnsi="Courier New"/>
      </w:rPr>
    </w:lvl>
    <w:lvl w:ilvl="2" w:tplc="04CAFA40">
      <w:start w:val="1"/>
      <w:numFmt w:val="bullet"/>
      <w:lvlText w:val=""/>
      <w:lvlJc w:val="left"/>
      <w:pPr>
        <w:ind w:left="2157" w:hanging="360"/>
      </w:pPr>
      <w:rPr>
        <w:rFonts w:hint="default" w:ascii="Wingdings" w:hAnsi="Wingdings"/>
      </w:rPr>
    </w:lvl>
    <w:lvl w:ilvl="3" w:tplc="19D687E0">
      <w:start w:val="1"/>
      <w:numFmt w:val="bullet"/>
      <w:lvlText w:val=""/>
      <w:lvlJc w:val="left"/>
      <w:pPr>
        <w:ind w:left="2877" w:hanging="360"/>
      </w:pPr>
      <w:rPr>
        <w:rFonts w:hint="default" w:ascii="Symbol" w:hAnsi="Symbol"/>
      </w:rPr>
    </w:lvl>
    <w:lvl w:ilvl="4" w:tplc="12280388">
      <w:start w:val="1"/>
      <w:numFmt w:val="bullet"/>
      <w:lvlText w:val="o"/>
      <w:lvlJc w:val="left"/>
      <w:pPr>
        <w:ind w:left="3597" w:hanging="360"/>
      </w:pPr>
      <w:rPr>
        <w:rFonts w:hint="default" w:ascii="Courier New" w:hAnsi="Courier New"/>
      </w:rPr>
    </w:lvl>
    <w:lvl w:ilvl="5" w:tplc="DC8A3204">
      <w:start w:val="1"/>
      <w:numFmt w:val="bullet"/>
      <w:lvlText w:val=""/>
      <w:lvlJc w:val="left"/>
      <w:pPr>
        <w:ind w:left="4317" w:hanging="360"/>
      </w:pPr>
      <w:rPr>
        <w:rFonts w:hint="default" w:ascii="Wingdings" w:hAnsi="Wingdings"/>
      </w:rPr>
    </w:lvl>
    <w:lvl w:ilvl="6" w:tplc="31144720">
      <w:start w:val="1"/>
      <w:numFmt w:val="bullet"/>
      <w:lvlText w:val=""/>
      <w:lvlJc w:val="left"/>
      <w:pPr>
        <w:ind w:left="5037" w:hanging="360"/>
      </w:pPr>
      <w:rPr>
        <w:rFonts w:hint="default" w:ascii="Symbol" w:hAnsi="Symbol"/>
      </w:rPr>
    </w:lvl>
    <w:lvl w:ilvl="7" w:tplc="FFEA7826">
      <w:start w:val="1"/>
      <w:numFmt w:val="bullet"/>
      <w:lvlText w:val="o"/>
      <w:lvlJc w:val="left"/>
      <w:pPr>
        <w:ind w:left="5757" w:hanging="360"/>
      </w:pPr>
      <w:rPr>
        <w:rFonts w:hint="default" w:ascii="Courier New" w:hAnsi="Courier New"/>
      </w:rPr>
    </w:lvl>
    <w:lvl w:ilvl="8" w:tplc="B55277D0">
      <w:start w:val="1"/>
      <w:numFmt w:val="bullet"/>
      <w:lvlText w:val=""/>
      <w:lvlJc w:val="left"/>
      <w:pPr>
        <w:ind w:left="6477" w:hanging="360"/>
      </w:pPr>
      <w:rPr>
        <w:rFonts w:hint="default" w:ascii="Wingdings" w:hAnsi="Wingdings"/>
      </w:rPr>
    </w:lvl>
  </w:abstractNum>
  <w:abstractNum w:abstractNumId="23" w15:restartNumberingAfterBreak="0">
    <w:nsid w:val="695A2268"/>
    <w:multiLevelType w:val="hybridMultilevel"/>
    <w:tmpl w:val="73B69348"/>
    <w:lvl w:ilvl="0" w:tplc="98FA313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A6AFE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61A25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A0E85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A06A6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2281AD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CEDD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7F4E0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AE04A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4070991"/>
    <w:multiLevelType w:val="multilevel"/>
    <w:tmpl w:val="CABE99FC"/>
    <w:numStyleLink w:val="ListNumbermultilevel"/>
  </w:abstractNum>
  <w:abstractNum w:abstractNumId="25" w15:restartNumberingAfterBreak="0">
    <w:nsid w:val="7D71CCEE"/>
    <w:multiLevelType w:val="hybridMultilevel"/>
    <w:tmpl w:val="ACCA72C0"/>
    <w:lvl w:ilvl="0" w:tplc="A962818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4A26CC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1421D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261C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5851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7CE63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BB42B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71026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34A6D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31239603">
    <w:abstractNumId w:val="2"/>
  </w:num>
  <w:num w:numId="2" w16cid:durableId="1469282475">
    <w:abstractNumId w:val="19"/>
  </w:num>
  <w:num w:numId="3" w16cid:durableId="1630359577">
    <w:abstractNumId w:val="21"/>
  </w:num>
  <w:num w:numId="4" w16cid:durableId="896665131">
    <w:abstractNumId w:val="9"/>
  </w:num>
  <w:num w:numId="5" w16cid:durableId="463499970">
    <w:abstractNumId w:val="6"/>
  </w:num>
  <w:num w:numId="6" w16cid:durableId="1726099880">
    <w:abstractNumId w:val="25"/>
  </w:num>
  <w:num w:numId="7" w16cid:durableId="302274386">
    <w:abstractNumId w:val="20"/>
  </w:num>
  <w:num w:numId="8" w16cid:durableId="452599934">
    <w:abstractNumId w:val="0"/>
  </w:num>
  <w:num w:numId="9" w16cid:durableId="1838642900">
    <w:abstractNumId w:val="23"/>
  </w:num>
  <w:num w:numId="10" w16cid:durableId="1600747315">
    <w:abstractNumId w:val="8"/>
  </w:num>
  <w:num w:numId="11" w16cid:durableId="1805465810">
    <w:abstractNumId w:val="11"/>
  </w:num>
  <w:num w:numId="12" w16cid:durableId="866720080">
    <w:abstractNumId w:val="17"/>
  </w:num>
  <w:num w:numId="13" w16cid:durableId="874003357">
    <w:abstractNumId w:val="1"/>
  </w:num>
  <w:num w:numId="14" w16cid:durableId="665399982">
    <w:abstractNumId w:val="7"/>
  </w:num>
  <w:num w:numId="15" w16cid:durableId="1783039401">
    <w:abstractNumId w:val="10"/>
  </w:num>
  <w:num w:numId="16" w16cid:durableId="136847783">
    <w:abstractNumId w:val="24"/>
  </w:num>
  <w:num w:numId="17" w16cid:durableId="705062644">
    <w:abstractNumId w:val="14"/>
  </w:num>
  <w:num w:numId="18" w16cid:durableId="2145928545">
    <w:abstractNumId w:val="13"/>
  </w:num>
  <w:num w:numId="19" w16cid:durableId="1481462480">
    <w:abstractNumId w:val="16"/>
  </w:num>
  <w:num w:numId="20" w16cid:durableId="2088650680">
    <w:abstractNumId w:val="15"/>
  </w:num>
  <w:num w:numId="21" w16cid:durableId="879978086">
    <w:abstractNumId w:val="12"/>
  </w:num>
  <w:num w:numId="22" w16cid:durableId="391348198">
    <w:abstractNumId w:val="18"/>
  </w:num>
  <w:num w:numId="23" w16cid:durableId="1162309904">
    <w:abstractNumId w:val="5"/>
    <w:lvlOverride w:ilvl="0">
      <w:startOverride w:val="1"/>
    </w:lvlOverride>
  </w:num>
  <w:num w:numId="24" w16cid:durableId="2070764997">
    <w:abstractNumId w:val="4"/>
  </w:num>
  <w:num w:numId="25" w16cid:durableId="1773628180">
    <w:abstractNumId w:val="3"/>
  </w:num>
  <w:num w:numId="26" w16cid:durableId="1087918515">
    <w:abstractNumId w:val="22"/>
  </w:num>
  <w:numIdMacAtCleanup w:val="2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attachedTemplate r:id="rId1"/>
  <w:trackRevisions w:val="false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002"/>
    <w:rsid w:val="00000D93"/>
    <w:rsid w:val="00003DF5"/>
    <w:rsid w:val="00005A69"/>
    <w:rsid w:val="0000665B"/>
    <w:rsid w:val="0000700D"/>
    <w:rsid w:val="000104DD"/>
    <w:rsid w:val="0001153E"/>
    <w:rsid w:val="00013AFE"/>
    <w:rsid w:val="00014943"/>
    <w:rsid w:val="00014CC3"/>
    <w:rsid w:val="00016ADF"/>
    <w:rsid w:val="000179F7"/>
    <w:rsid w:val="00017AB7"/>
    <w:rsid w:val="0002034D"/>
    <w:rsid w:val="00020FA6"/>
    <w:rsid w:val="00024DAA"/>
    <w:rsid w:val="000258D1"/>
    <w:rsid w:val="00025A37"/>
    <w:rsid w:val="00026142"/>
    <w:rsid w:val="000273D0"/>
    <w:rsid w:val="00027BB9"/>
    <w:rsid w:val="000313F2"/>
    <w:rsid w:val="000327A6"/>
    <w:rsid w:val="0003316F"/>
    <w:rsid w:val="00034050"/>
    <w:rsid w:val="000359E8"/>
    <w:rsid w:val="00035DEC"/>
    <w:rsid w:val="00036C04"/>
    <w:rsid w:val="000417A3"/>
    <w:rsid w:val="00042DAB"/>
    <w:rsid w:val="00043227"/>
    <w:rsid w:val="00043CFD"/>
    <w:rsid w:val="00044334"/>
    <w:rsid w:val="00044DB3"/>
    <w:rsid w:val="00045B20"/>
    <w:rsid w:val="000468CE"/>
    <w:rsid w:val="00050AF4"/>
    <w:rsid w:val="000555FA"/>
    <w:rsid w:val="00056D5A"/>
    <w:rsid w:val="000605EC"/>
    <w:rsid w:val="00061940"/>
    <w:rsid w:val="00063AFC"/>
    <w:rsid w:val="000656F5"/>
    <w:rsid w:val="000676E0"/>
    <w:rsid w:val="00067FFA"/>
    <w:rsid w:val="0007013E"/>
    <w:rsid w:val="000718D7"/>
    <w:rsid w:val="00071917"/>
    <w:rsid w:val="00071F18"/>
    <w:rsid w:val="0007248C"/>
    <w:rsid w:val="00072C1E"/>
    <w:rsid w:val="000731F0"/>
    <w:rsid w:val="00073995"/>
    <w:rsid w:val="000748C7"/>
    <w:rsid w:val="00080635"/>
    <w:rsid w:val="0008306E"/>
    <w:rsid w:val="0008389A"/>
    <w:rsid w:val="00083E5A"/>
    <w:rsid w:val="00092B85"/>
    <w:rsid w:val="000937D8"/>
    <w:rsid w:val="00096989"/>
    <w:rsid w:val="000A0684"/>
    <w:rsid w:val="000A0CB4"/>
    <w:rsid w:val="000A0E7F"/>
    <w:rsid w:val="000A1D17"/>
    <w:rsid w:val="000A20A4"/>
    <w:rsid w:val="000A3069"/>
    <w:rsid w:val="000A32AB"/>
    <w:rsid w:val="000A4480"/>
    <w:rsid w:val="000A45A9"/>
    <w:rsid w:val="000A53CF"/>
    <w:rsid w:val="000A7036"/>
    <w:rsid w:val="000A7679"/>
    <w:rsid w:val="000B0438"/>
    <w:rsid w:val="000B1FED"/>
    <w:rsid w:val="000B2869"/>
    <w:rsid w:val="000B2FF2"/>
    <w:rsid w:val="000B3C3B"/>
    <w:rsid w:val="000B4D10"/>
    <w:rsid w:val="000B5A55"/>
    <w:rsid w:val="000B5B2F"/>
    <w:rsid w:val="000B68DE"/>
    <w:rsid w:val="000B6B75"/>
    <w:rsid w:val="000B7628"/>
    <w:rsid w:val="000C1F98"/>
    <w:rsid w:val="000C36BC"/>
    <w:rsid w:val="000C3A15"/>
    <w:rsid w:val="000C4FAA"/>
    <w:rsid w:val="000C5E7B"/>
    <w:rsid w:val="000D10BE"/>
    <w:rsid w:val="000D130B"/>
    <w:rsid w:val="000D1BC5"/>
    <w:rsid w:val="000D27B8"/>
    <w:rsid w:val="000D2B31"/>
    <w:rsid w:val="000D4252"/>
    <w:rsid w:val="000D440D"/>
    <w:rsid w:val="000D4748"/>
    <w:rsid w:val="000D6199"/>
    <w:rsid w:val="000D63ED"/>
    <w:rsid w:val="000D66DF"/>
    <w:rsid w:val="000D6808"/>
    <w:rsid w:val="000E15B2"/>
    <w:rsid w:val="000E16E1"/>
    <w:rsid w:val="000E23A7"/>
    <w:rsid w:val="000E388F"/>
    <w:rsid w:val="000E3D89"/>
    <w:rsid w:val="000E443E"/>
    <w:rsid w:val="000E5136"/>
    <w:rsid w:val="000E70A8"/>
    <w:rsid w:val="000F00B8"/>
    <w:rsid w:val="000F093C"/>
    <w:rsid w:val="000F1C16"/>
    <w:rsid w:val="001004D1"/>
    <w:rsid w:val="00100A28"/>
    <w:rsid w:val="0010114F"/>
    <w:rsid w:val="00103D10"/>
    <w:rsid w:val="00103F1D"/>
    <w:rsid w:val="00104A05"/>
    <w:rsid w:val="00105D1B"/>
    <w:rsid w:val="0010660D"/>
    <w:rsid w:val="0010693F"/>
    <w:rsid w:val="0011084E"/>
    <w:rsid w:val="00110E40"/>
    <w:rsid w:val="00111212"/>
    <w:rsid w:val="001115E8"/>
    <w:rsid w:val="00112E04"/>
    <w:rsid w:val="00114472"/>
    <w:rsid w:val="00114702"/>
    <w:rsid w:val="001147B0"/>
    <w:rsid w:val="00114B81"/>
    <w:rsid w:val="00114E41"/>
    <w:rsid w:val="00115210"/>
    <w:rsid w:val="0012359E"/>
    <w:rsid w:val="001236B4"/>
    <w:rsid w:val="00124277"/>
    <w:rsid w:val="00127E0E"/>
    <w:rsid w:val="00130737"/>
    <w:rsid w:val="0013091D"/>
    <w:rsid w:val="00130940"/>
    <w:rsid w:val="00131337"/>
    <w:rsid w:val="00133B9B"/>
    <w:rsid w:val="00133BF7"/>
    <w:rsid w:val="00133C50"/>
    <w:rsid w:val="00136A19"/>
    <w:rsid w:val="00136EE0"/>
    <w:rsid w:val="00140472"/>
    <w:rsid w:val="00142416"/>
    <w:rsid w:val="001450D9"/>
    <w:rsid w:val="00146A79"/>
    <w:rsid w:val="0015279E"/>
    <w:rsid w:val="001534B5"/>
    <w:rsid w:val="001550BC"/>
    <w:rsid w:val="001550E3"/>
    <w:rsid w:val="00155718"/>
    <w:rsid w:val="0015643F"/>
    <w:rsid w:val="001605B9"/>
    <w:rsid w:val="001624F0"/>
    <w:rsid w:val="00162953"/>
    <w:rsid w:val="00162F64"/>
    <w:rsid w:val="00164DF6"/>
    <w:rsid w:val="00166DE2"/>
    <w:rsid w:val="0016775E"/>
    <w:rsid w:val="00167E8F"/>
    <w:rsid w:val="001700A9"/>
    <w:rsid w:val="00170BB9"/>
    <w:rsid w:val="00170EC5"/>
    <w:rsid w:val="00173EC9"/>
    <w:rsid w:val="001747C1"/>
    <w:rsid w:val="00176639"/>
    <w:rsid w:val="00176AF9"/>
    <w:rsid w:val="00177D30"/>
    <w:rsid w:val="001811B4"/>
    <w:rsid w:val="00181AE7"/>
    <w:rsid w:val="00181EF1"/>
    <w:rsid w:val="00182054"/>
    <w:rsid w:val="001828E6"/>
    <w:rsid w:val="0018349C"/>
    <w:rsid w:val="00184743"/>
    <w:rsid w:val="00185107"/>
    <w:rsid w:val="00190349"/>
    <w:rsid w:val="0019063B"/>
    <w:rsid w:val="00191C55"/>
    <w:rsid w:val="00193060"/>
    <w:rsid w:val="00195620"/>
    <w:rsid w:val="001969DA"/>
    <w:rsid w:val="001A4191"/>
    <w:rsid w:val="001A4A2A"/>
    <w:rsid w:val="001A5C80"/>
    <w:rsid w:val="001A5D36"/>
    <w:rsid w:val="001A5FE6"/>
    <w:rsid w:val="001A7145"/>
    <w:rsid w:val="001A7E18"/>
    <w:rsid w:val="001B0A46"/>
    <w:rsid w:val="001B1D17"/>
    <w:rsid w:val="001B38FB"/>
    <w:rsid w:val="001B4115"/>
    <w:rsid w:val="001B6C5F"/>
    <w:rsid w:val="001C1F85"/>
    <w:rsid w:val="001C4B77"/>
    <w:rsid w:val="001E038D"/>
    <w:rsid w:val="001E1676"/>
    <w:rsid w:val="001E2B14"/>
    <w:rsid w:val="001E3465"/>
    <w:rsid w:val="001E6607"/>
    <w:rsid w:val="001E6E35"/>
    <w:rsid w:val="001E7244"/>
    <w:rsid w:val="001E73FA"/>
    <w:rsid w:val="001E7BB9"/>
    <w:rsid w:val="001F0301"/>
    <w:rsid w:val="001F075A"/>
    <w:rsid w:val="001F1B0E"/>
    <w:rsid w:val="001F33D9"/>
    <w:rsid w:val="001F54CC"/>
    <w:rsid w:val="001F5F1D"/>
    <w:rsid w:val="001F60FC"/>
    <w:rsid w:val="00200DCC"/>
    <w:rsid w:val="00201118"/>
    <w:rsid w:val="002012C7"/>
    <w:rsid w:val="00201B8B"/>
    <w:rsid w:val="00201D9C"/>
    <w:rsid w:val="0020269E"/>
    <w:rsid w:val="00204C55"/>
    <w:rsid w:val="00205899"/>
    <w:rsid w:val="00207301"/>
    <w:rsid w:val="0020743D"/>
    <w:rsid w:val="00207DF5"/>
    <w:rsid w:val="00211343"/>
    <w:rsid w:val="002134A1"/>
    <w:rsid w:val="00213FE5"/>
    <w:rsid w:val="00214BDB"/>
    <w:rsid w:val="002153A4"/>
    <w:rsid w:val="00215DF2"/>
    <w:rsid w:val="00217419"/>
    <w:rsid w:val="00220007"/>
    <w:rsid w:val="0022263C"/>
    <w:rsid w:val="002238AF"/>
    <w:rsid w:val="002268A8"/>
    <w:rsid w:val="002319F8"/>
    <w:rsid w:val="002330D9"/>
    <w:rsid w:val="0023457B"/>
    <w:rsid w:val="002351F8"/>
    <w:rsid w:val="00235A1A"/>
    <w:rsid w:val="00235CC1"/>
    <w:rsid w:val="00235E64"/>
    <w:rsid w:val="00236392"/>
    <w:rsid w:val="0023721C"/>
    <w:rsid w:val="00237FFB"/>
    <w:rsid w:val="00240D3C"/>
    <w:rsid w:val="00242DEA"/>
    <w:rsid w:val="00243527"/>
    <w:rsid w:val="00243A10"/>
    <w:rsid w:val="00243E54"/>
    <w:rsid w:val="00245FC2"/>
    <w:rsid w:val="00246008"/>
    <w:rsid w:val="00246EBA"/>
    <w:rsid w:val="0024E387"/>
    <w:rsid w:val="0025134D"/>
    <w:rsid w:val="00252150"/>
    <w:rsid w:val="00253634"/>
    <w:rsid w:val="002541D9"/>
    <w:rsid w:val="00255DDB"/>
    <w:rsid w:val="0025635B"/>
    <w:rsid w:val="0025751C"/>
    <w:rsid w:val="002600C8"/>
    <w:rsid w:val="002631DF"/>
    <w:rsid w:val="00263BEC"/>
    <w:rsid w:val="00265451"/>
    <w:rsid w:val="002679E9"/>
    <w:rsid w:val="00270B95"/>
    <w:rsid w:val="0027108A"/>
    <w:rsid w:val="002743FF"/>
    <w:rsid w:val="00275A4A"/>
    <w:rsid w:val="00280E07"/>
    <w:rsid w:val="002826F5"/>
    <w:rsid w:val="002832FC"/>
    <w:rsid w:val="00283451"/>
    <w:rsid w:val="002837E0"/>
    <w:rsid w:val="00285159"/>
    <w:rsid w:val="0028562C"/>
    <w:rsid w:val="00285959"/>
    <w:rsid w:val="00287A08"/>
    <w:rsid w:val="00290EE0"/>
    <w:rsid w:val="002A0FB8"/>
    <w:rsid w:val="002A1607"/>
    <w:rsid w:val="002A1A5B"/>
    <w:rsid w:val="002A395B"/>
    <w:rsid w:val="002A7E1B"/>
    <w:rsid w:val="002B51D7"/>
    <w:rsid w:val="002B721F"/>
    <w:rsid w:val="002B7851"/>
    <w:rsid w:val="002B7CB3"/>
    <w:rsid w:val="002C1415"/>
    <w:rsid w:val="002C31BF"/>
    <w:rsid w:val="002C3810"/>
    <w:rsid w:val="002C3B51"/>
    <w:rsid w:val="002C3C39"/>
    <w:rsid w:val="002C3CCB"/>
    <w:rsid w:val="002C6082"/>
    <w:rsid w:val="002D08B1"/>
    <w:rsid w:val="002D19A6"/>
    <w:rsid w:val="002D2105"/>
    <w:rsid w:val="002D2E49"/>
    <w:rsid w:val="002D3D1C"/>
    <w:rsid w:val="002D5427"/>
    <w:rsid w:val="002E0466"/>
    <w:rsid w:val="002E0CD7"/>
    <w:rsid w:val="002E1156"/>
    <w:rsid w:val="002E2090"/>
    <w:rsid w:val="002E23F3"/>
    <w:rsid w:val="002E298F"/>
    <w:rsid w:val="002E509F"/>
    <w:rsid w:val="002E7CF2"/>
    <w:rsid w:val="002F3177"/>
    <w:rsid w:val="002F5871"/>
    <w:rsid w:val="002F67D5"/>
    <w:rsid w:val="002F6E3B"/>
    <w:rsid w:val="0030144A"/>
    <w:rsid w:val="00305ACA"/>
    <w:rsid w:val="003066CE"/>
    <w:rsid w:val="00306929"/>
    <w:rsid w:val="003070EE"/>
    <w:rsid w:val="00307228"/>
    <w:rsid w:val="00311CE7"/>
    <w:rsid w:val="00312625"/>
    <w:rsid w:val="00313215"/>
    <w:rsid w:val="00314AF4"/>
    <w:rsid w:val="0031784E"/>
    <w:rsid w:val="00321AD4"/>
    <w:rsid w:val="00322122"/>
    <w:rsid w:val="00324DC4"/>
    <w:rsid w:val="00327C99"/>
    <w:rsid w:val="003310DD"/>
    <w:rsid w:val="00334B4A"/>
    <w:rsid w:val="00335CF3"/>
    <w:rsid w:val="00340251"/>
    <w:rsid w:val="003402B0"/>
    <w:rsid w:val="00340917"/>
    <w:rsid w:val="00340943"/>
    <w:rsid w:val="00340AFF"/>
    <w:rsid w:val="00341B2A"/>
    <w:rsid w:val="00341DCF"/>
    <w:rsid w:val="00342B7B"/>
    <w:rsid w:val="00342F17"/>
    <w:rsid w:val="00344805"/>
    <w:rsid w:val="00347298"/>
    <w:rsid w:val="00350C6C"/>
    <w:rsid w:val="00352A7E"/>
    <w:rsid w:val="0035318F"/>
    <w:rsid w:val="00355967"/>
    <w:rsid w:val="00357BC6"/>
    <w:rsid w:val="00360D4D"/>
    <w:rsid w:val="00362131"/>
    <w:rsid w:val="003625EB"/>
    <w:rsid w:val="00364BD8"/>
    <w:rsid w:val="00365BF6"/>
    <w:rsid w:val="00366596"/>
    <w:rsid w:val="00366A0C"/>
    <w:rsid w:val="003674D0"/>
    <w:rsid w:val="00367D16"/>
    <w:rsid w:val="003709BD"/>
    <w:rsid w:val="00372BC2"/>
    <w:rsid w:val="0037660F"/>
    <w:rsid w:val="00376FD4"/>
    <w:rsid w:val="00380EBD"/>
    <w:rsid w:val="00381A20"/>
    <w:rsid w:val="00382EA4"/>
    <w:rsid w:val="00385EA7"/>
    <w:rsid w:val="00386D71"/>
    <w:rsid w:val="0038701D"/>
    <w:rsid w:val="00387E95"/>
    <w:rsid w:val="00390080"/>
    <w:rsid w:val="003900DB"/>
    <w:rsid w:val="00391469"/>
    <w:rsid w:val="0039199B"/>
    <w:rsid w:val="00391FAD"/>
    <w:rsid w:val="00393E32"/>
    <w:rsid w:val="00394830"/>
    <w:rsid w:val="00394EF2"/>
    <w:rsid w:val="003956C6"/>
    <w:rsid w:val="00397A58"/>
    <w:rsid w:val="003A1CB7"/>
    <w:rsid w:val="003A3E01"/>
    <w:rsid w:val="003A3E64"/>
    <w:rsid w:val="003A4F6F"/>
    <w:rsid w:val="003A67E2"/>
    <w:rsid w:val="003A74A6"/>
    <w:rsid w:val="003A74D8"/>
    <w:rsid w:val="003B0854"/>
    <w:rsid w:val="003B0DC4"/>
    <w:rsid w:val="003B4B4E"/>
    <w:rsid w:val="003B4D96"/>
    <w:rsid w:val="003B6FDA"/>
    <w:rsid w:val="003C16C7"/>
    <w:rsid w:val="003C2350"/>
    <w:rsid w:val="003C4A12"/>
    <w:rsid w:val="003C547E"/>
    <w:rsid w:val="003C5B92"/>
    <w:rsid w:val="003C6B5B"/>
    <w:rsid w:val="003C7A08"/>
    <w:rsid w:val="003D1AC5"/>
    <w:rsid w:val="003D1D25"/>
    <w:rsid w:val="003D26D9"/>
    <w:rsid w:val="003D3E07"/>
    <w:rsid w:val="003D4725"/>
    <w:rsid w:val="003D62F8"/>
    <w:rsid w:val="003D7357"/>
    <w:rsid w:val="003E0C45"/>
    <w:rsid w:val="003E3A24"/>
    <w:rsid w:val="003E3B22"/>
    <w:rsid w:val="003E485B"/>
    <w:rsid w:val="003E4BB5"/>
    <w:rsid w:val="003E6AFF"/>
    <w:rsid w:val="003E70A9"/>
    <w:rsid w:val="003F1002"/>
    <w:rsid w:val="003F2104"/>
    <w:rsid w:val="003F4CB3"/>
    <w:rsid w:val="003F799D"/>
    <w:rsid w:val="004001FD"/>
    <w:rsid w:val="004037D8"/>
    <w:rsid w:val="004062A1"/>
    <w:rsid w:val="00406BC6"/>
    <w:rsid w:val="00406DEB"/>
    <w:rsid w:val="004108B9"/>
    <w:rsid w:val="00410B55"/>
    <w:rsid w:val="00415C6C"/>
    <w:rsid w:val="00416A47"/>
    <w:rsid w:val="0042466D"/>
    <w:rsid w:val="00424A0C"/>
    <w:rsid w:val="00425683"/>
    <w:rsid w:val="00434B20"/>
    <w:rsid w:val="00436AC2"/>
    <w:rsid w:val="00441430"/>
    <w:rsid w:val="0044325E"/>
    <w:rsid w:val="00443837"/>
    <w:rsid w:val="00445CBA"/>
    <w:rsid w:val="00447196"/>
    <w:rsid w:val="00447538"/>
    <w:rsid w:val="00450DC3"/>
    <w:rsid w:val="00450F07"/>
    <w:rsid w:val="00452230"/>
    <w:rsid w:val="00452C6B"/>
    <w:rsid w:val="00453CD3"/>
    <w:rsid w:val="00455A8E"/>
    <w:rsid w:val="00455D63"/>
    <w:rsid w:val="00460660"/>
    <w:rsid w:val="00462453"/>
    <w:rsid w:val="004626ED"/>
    <w:rsid w:val="00462AE8"/>
    <w:rsid w:val="00467031"/>
    <w:rsid w:val="00470C69"/>
    <w:rsid w:val="00473498"/>
    <w:rsid w:val="00473F65"/>
    <w:rsid w:val="004813D2"/>
    <w:rsid w:val="00482E19"/>
    <w:rsid w:val="00482FF4"/>
    <w:rsid w:val="00486107"/>
    <w:rsid w:val="00486E3B"/>
    <w:rsid w:val="00490401"/>
    <w:rsid w:val="00491827"/>
    <w:rsid w:val="00493E58"/>
    <w:rsid w:val="004A1462"/>
    <w:rsid w:val="004A1E70"/>
    <w:rsid w:val="004A520B"/>
    <w:rsid w:val="004A54C9"/>
    <w:rsid w:val="004A5B66"/>
    <w:rsid w:val="004A6107"/>
    <w:rsid w:val="004A6196"/>
    <w:rsid w:val="004A6CA9"/>
    <w:rsid w:val="004B043E"/>
    <w:rsid w:val="004B08A5"/>
    <w:rsid w:val="004B1FF3"/>
    <w:rsid w:val="004B348C"/>
    <w:rsid w:val="004B3A07"/>
    <w:rsid w:val="004B6D4A"/>
    <w:rsid w:val="004C20B5"/>
    <w:rsid w:val="004C2580"/>
    <w:rsid w:val="004C4399"/>
    <w:rsid w:val="004C49F9"/>
    <w:rsid w:val="004C5B47"/>
    <w:rsid w:val="004C6727"/>
    <w:rsid w:val="004C787C"/>
    <w:rsid w:val="004C7B57"/>
    <w:rsid w:val="004C7D02"/>
    <w:rsid w:val="004D2305"/>
    <w:rsid w:val="004D2F36"/>
    <w:rsid w:val="004D3490"/>
    <w:rsid w:val="004D5EFD"/>
    <w:rsid w:val="004E143C"/>
    <w:rsid w:val="004E1D2A"/>
    <w:rsid w:val="004E210C"/>
    <w:rsid w:val="004E2259"/>
    <w:rsid w:val="004E22B2"/>
    <w:rsid w:val="004E3A53"/>
    <w:rsid w:val="004E498F"/>
    <w:rsid w:val="004E752B"/>
    <w:rsid w:val="004F2892"/>
    <w:rsid w:val="004F30B8"/>
    <w:rsid w:val="004F47DA"/>
    <w:rsid w:val="004F4B9B"/>
    <w:rsid w:val="004F4F81"/>
    <w:rsid w:val="004F5DD6"/>
    <w:rsid w:val="004F6A88"/>
    <w:rsid w:val="005000D0"/>
    <w:rsid w:val="00500941"/>
    <w:rsid w:val="0050112D"/>
    <w:rsid w:val="00502CAE"/>
    <w:rsid w:val="00503C0F"/>
    <w:rsid w:val="0050491A"/>
    <w:rsid w:val="005049AA"/>
    <w:rsid w:val="00510B3C"/>
    <w:rsid w:val="00511AB9"/>
    <w:rsid w:val="0051289F"/>
    <w:rsid w:val="005130FF"/>
    <w:rsid w:val="00513D9D"/>
    <w:rsid w:val="00514D60"/>
    <w:rsid w:val="00515313"/>
    <w:rsid w:val="00516BE1"/>
    <w:rsid w:val="005202E2"/>
    <w:rsid w:val="005221C9"/>
    <w:rsid w:val="005234A9"/>
    <w:rsid w:val="005235BD"/>
    <w:rsid w:val="00523BF5"/>
    <w:rsid w:val="00523EA7"/>
    <w:rsid w:val="005245DD"/>
    <w:rsid w:val="00524EF2"/>
    <w:rsid w:val="00527333"/>
    <w:rsid w:val="00530607"/>
    <w:rsid w:val="00531B8E"/>
    <w:rsid w:val="005329E3"/>
    <w:rsid w:val="00536C17"/>
    <w:rsid w:val="00540577"/>
    <w:rsid w:val="0054197F"/>
    <w:rsid w:val="00541F3E"/>
    <w:rsid w:val="00542703"/>
    <w:rsid w:val="00543AD0"/>
    <w:rsid w:val="00544226"/>
    <w:rsid w:val="005451A4"/>
    <w:rsid w:val="00545E18"/>
    <w:rsid w:val="00545F6A"/>
    <w:rsid w:val="005510C8"/>
    <w:rsid w:val="00551F64"/>
    <w:rsid w:val="005524E1"/>
    <w:rsid w:val="00553375"/>
    <w:rsid w:val="005571BE"/>
    <w:rsid w:val="0056308C"/>
    <w:rsid w:val="005652DA"/>
    <w:rsid w:val="0056535E"/>
    <w:rsid w:val="00566330"/>
    <w:rsid w:val="0057094F"/>
    <w:rsid w:val="005736B7"/>
    <w:rsid w:val="00575E5A"/>
    <w:rsid w:val="00577410"/>
    <w:rsid w:val="00583132"/>
    <w:rsid w:val="00583386"/>
    <w:rsid w:val="005834CD"/>
    <w:rsid w:val="00584DD3"/>
    <w:rsid w:val="00587D06"/>
    <w:rsid w:val="00592EC9"/>
    <w:rsid w:val="005935E3"/>
    <w:rsid w:val="005938E2"/>
    <w:rsid w:val="00594590"/>
    <w:rsid w:val="00594979"/>
    <w:rsid w:val="00594ECA"/>
    <w:rsid w:val="00597F75"/>
    <w:rsid w:val="005A194B"/>
    <w:rsid w:val="005A370F"/>
    <w:rsid w:val="005A43AF"/>
    <w:rsid w:val="005A49AC"/>
    <w:rsid w:val="005A5445"/>
    <w:rsid w:val="005A6581"/>
    <w:rsid w:val="005A79B9"/>
    <w:rsid w:val="005A79C7"/>
    <w:rsid w:val="005B0246"/>
    <w:rsid w:val="005B53CD"/>
    <w:rsid w:val="005B5DE8"/>
    <w:rsid w:val="005C0C1C"/>
    <w:rsid w:val="005C3EEB"/>
    <w:rsid w:val="005C7997"/>
    <w:rsid w:val="005D0132"/>
    <w:rsid w:val="005D078B"/>
    <w:rsid w:val="005D14C7"/>
    <w:rsid w:val="005D166C"/>
    <w:rsid w:val="005D3C0A"/>
    <w:rsid w:val="005D44D7"/>
    <w:rsid w:val="005D478E"/>
    <w:rsid w:val="005D533C"/>
    <w:rsid w:val="005D58C1"/>
    <w:rsid w:val="005D6CF5"/>
    <w:rsid w:val="005DF58E"/>
    <w:rsid w:val="005E2AF2"/>
    <w:rsid w:val="005E3154"/>
    <w:rsid w:val="005E3AE3"/>
    <w:rsid w:val="005E3EEC"/>
    <w:rsid w:val="005F1404"/>
    <w:rsid w:val="005F172C"/>
    <w:rsid w:val="005F2093"/>
    <w:rsid w:val="005F2A5A"/>
    <w:rsid w:val="005F2D03"/>
    <w:rsid w:val="005F3ADA"/>
    <w:rsid w:val="005F429E"/>
    <w:rsid w:val="005F4888"/>
    <w:rsid w:val="005F7647"/>
    <w:rsid w:val="00600636"/>
    <w:rsid w:val="00600EFA"/>
    <w:rsid w:val="00601A4D"/>
    <w:rsid w:val="00603AFA"/>
    <w:rsid w:val="00603C38"/>
    <w:rsid w:val="006053BB"/>
    <w:rsid w:val="00605FAB"/>
    <w:rsid w:val="006104C8"/>
    <w:rsid w:val="0061068E"/>
    <w:rsid w:val="00611987"/>
    <w:rsid w:val="006125D1"/>
    <w:rsid w:val="00612DC5"/>
    <w:rsid w:val="006134F6"/>
    <w:rsid w:val="00613815"/>
    <w:rsid w:val="0061590C"/>
    <w:rsid w:val="00622DFD"/>
    <w:rsid w:val="00626088"/>
    <w:rsid w:val="0062775D"/>
    <w:rsid w:val="0062776A"/>
    <w:rsid w:val="0063026A"/>
    <w:rsid w:val="00633314"/>
    <w:rsid w:val="006342D5"/>
    <w:rsid w:val="00634412"/>
    <w:rsid w:val="0064181C"/>
    <w:rsid w:val="006431BF"/>
    <w:rsid w:val="0064423B"/>
    <w:rsid w:val="00647262"/>
    <w:rsid w:val="00650D76"/>
    <w:rsid w:val="00653360"/>
    <w:rsid w:val="006574EA"/>
    <w:rsid w:val="00657D57"/>
    <w:rsid w:val="0066022A"/>
    <w:rsid w:val="00660AD3"/>
    <w:rsid w:val="00662E2F"/>
    <w:rsid w:val="00663B1F"/>
    <w:rsid w:val="006648C4"/>
    <w:rsid w:val="00664941"/>
    <w:rsid w:val="00665EF3"/>
    <w:rsid w:val="00667A98"/>
    <w:rsid w:val="0067091E"/>
    <w:rsid w:val="00671080"/>
    <w:rsid w:val="00672060"/>
    <w:rsid w:val="00673669"/>
    <w:rsid w:val="00674723"/>
    <w:rsid w:val="00674AFA"/>
    <w:rsid w:val="00676712"/>
    <w:rsid w:val="00677B7F"/>
    <w:rsid w:val="0067FDED"/>
    <w:rsid w:val="006801DA"/>
    <w:rsid w:val="00682A20"/>
    <w:rsid w:val="00683737"/>
    <w:rsid w:val="0068410A"/>
    <w:rsid w:val="00685EC3"/>
    <w:rsid w:val="0068741D"/>
    <w:rsid w:val="00687C2D"/>
    <w:rsid w:val="00690883"/>
    <w:rsid w:val="00693914"/>
    <w:rsid w:val="00693D04"/>
    <w:rsid w:val="00694E92"/>
    <w:rsid w:val="006A0F7C"/>
    <w:rsid w:val="006A30FB"/>
    <w:rsid w:val="006A5570"/>
    <w:rsid w:val="006A5E75"/>
    <w:rsid w:val="006A689C"/>
    <w:rsid w:val="006A6BC3"/>
    <w:rsid w:val="006B0854"/>
    <w:rsid w:val="006B29C1"/>
    <w:rsid w:val="006B2EB6"/>
    <w:rsid w:val="006B3D79"/>
    <w:rsid w:val="006B68D8"/>
    <w:rsid w:val="006C3470"/>
    <w:rsid w:val="006C416E"/>
    <w:rsid w:val="006C5975"/>
    <w:rsid w:val="006C655B"/>
    <w:rsid w:val="006C7CE0"/>
    <w:rsid w:val="006D0C26"/>
    <w:rsid w:val="006D10FE"/>
    <w:rsid w:val="006D367E"/>
    <w:rsid w:val="006D4A3E"/>
    <w:rsid w:val="006D4BCB"/>
    <w:rsid w:val="006D650C"/>
    <w:rsid w:val="006D7AFE"/>
    <w:rsid w:val="006E0329"/>
    <w:rsid w:val="006E0578"/>
    <w:rsid w:val="006E247E"/>
    <w:rsid w:val="006E314D"/>
    <w:rsid w:val="006E3507"/>
    <w:rsid w:val="006E6511"/>
    <w:rsid w:val="006E6DB9"/>
    <w:rsid w:val="006F0FED"/>
    <w:rsid w:val="006F113C"/>
    <w:rsid w:val="006F143A"/>
    <w:rsid w:val="006F15E0"/>
    <w:rsid w:val="006F1975"/>
    <w:rsid w:val="006F3A87"/>
    <w:rsid w:val="006F43D6"/>
    <w:rsid w:val="00700219"/>
    <w:rsid w:val="00700606"/>
    <w:rsid w:val="00700B3D"/>
    <w:rsid w:val="00701D00"/>
    <w:rsid w:val="0070416E"/>
    <w:rsid w:val="00704190"/>
    <w:rsid w:val="0070720B"/>
    <w:rsid w:val="00707F33"/>
    <w:rsid w:val="007101B8"/>
    <w:rsid w:val="00710723"/>
    <w:rsid w:val="00710B52"/>
    <w:rsid w:val="0071218D"/>
    <w:rsid w:val="007123B9"/>
    <w:rsid w:val="00712B37"/>
    <w:rsid w:val="00714437"/>
    <w:rsid w:val="00714651"/>
    <w:rsid w:val="00714F04"/>
    <w:rsid w:val="00716DF3"/>
    <w:rsid w:val="00717915"/>
    <w:rsid w:val="00720866"/>
    <w:rsid w:val="007208CE"/>
    <w:rsid w:val="00720C89"/>
    <w:rsid w:val="00721425"/>
    <w:rsid w:val="00723ED1"/>
    <w:rsid w:val="00726CD0"/>
    <w:rsid w:val="00727EB1"/>
    <w:rsid w:val="007320ED"/>
    <w:rsid w:val="007333B4"/>
    <w:rsid w:val="0073474E"/>
    <w:rsid w:val="00734E12"/>
    <w:rsid w:val="007352CC"/>
    <w:rsid w:val="007354E0"/>
    <w:rsid w:val="00737509"/>
    <w:rsid w:val="007408E3"/>
    <w:rsid w:val="00742108"/>
    <w:rsid w:val="007433EE"/>
    <w:rsid w:val="00743525"/>
    <w:rsid w:val="0074491A"/>
    <w:rsid w:val="00745DD9"/>
    <w:rsid w:val="00746A4E"/>
    <w:rsid w:val="00747426"/>
    <w:rsid w:val="00753A0F"/>
    <w:rsid w:val="007552E3"/>
    <w:rsid w:val="007578FD"/>
    <w:rsid w:val="00757E3F"/>
    <w:rsid w:val="0076119C"/>
    <w:rsid w:val="0076127B"/>
    <w:rsid w:val="00761AEE"/>
    <w:rsid w:val="0076286B"/>
    <w:rsid w:val="00763337"/>
    <w:rsid w:val="0076400C"/>
    <w:rsid w:val="0076519D"/>
    <w:rsid w:val="007654B4"/>
    <w:rsid w:val="00765976"/>
    <w:rsid w:val="007662C5"/>
    <w:rsid w:val="00766846"/>
    <w:rsid w:val="00771178"/>
    <w:rsid w:val="007713AF"/>
    <w:rsid w:val="00772DE4"/>
    <w:rsid w:val="00772EB0"/>
    <w:rsid w:val="00773832"/>
    <w:rsid w:val="0077673A"/>
    <w:rsid w:val="00777D8B"/>
    <w:rsid w:val="007846E1"/>
    <w:rsid w:val="00787F41"/>
    <w:rsid w:val="007904C9"/>
    <w:rsid w:val="007909A3"/>
    <w:rsid w:val="00790AB9"/>
    <w:rsid w:val="00791BDD"/>
    <w:rsid w:val="00791DA1"/>
    <w:rsid w:val="00792913"/>
    <w:rsid w:val="00792BBA"/>
    <w:rsid w:val="007A0EF8"/>
    <w:rsid w:val="007A171A"/>
    <w:rsid w:val="007A200F"/>
    <w:rsid w:val="007A21D3"/>
    <w:rsid w:val="007A6B91"/>
    <w:rsid w:val="007A7928"/>
    <w:rsid w:val="007B1D6D"/>
    <w:rsid w:val="007B22B8"/>
    <w:rsid w:val="007B4F64"/>
    <w:rsid w:val="007B5573"/>
    <w:rsid w:val="007B570C"/>
    <w:rsid w:val="007B6A25"/>
    <w:rsid w:val="007B7DEB"/>
    <w:rsid w:val="007C07B1"/>
    <w:rsid w:val="007C15B9"/>
    <w:rsid w:val="007C1ACF"/>
    <w:rsid w:val="007C2163"/>
    <w:rsid w:val="007C2EAB"/>
    <w:rsid w:val="007C4B07"/>
    <w:rsid w:val="007C589B"/>
    <w:rsid w:val="007C6516"/>
    <w:rsid w:val="007C79A3"/>
    <w:rsid w:val="007C7D05"/>
    <w:rsid w:val="007C7D29"/>
    <w:rsid w:val="007D1E94"/>
    <w:rsid w:val="007D2874"/>
    <w:rsid w:val="007D5B76"/>
    <w:rsid w:val="007E141A"/>
    <w:rsid w:val="007E3615"/>
    <w:rsid w:val="007E4A6E"/>
    <w:rsid w:val="007E5375"/>
    <w:rsid w:val="007E70C7"/>
    <w:rsid w:val="007E74FC"/>
    <w:rsid w:val="007E7594"/>
    <w:rsid w:val="007F0367"/>
    <w:rsid w:val="007F1F93"/>
    <w:rsid w:val="007F2155"/>
    <w:rsid w:val="007F27FE"/>
    <w:rsid w:val="007F4664"/>
    <w:rsid w:val="007F56A7"/>
    <w:rsid w:val="007F7A72"/>
    <w:rsid w:val="007F7CB5"/>
    <w:rsid w:val="007F7EFB"/>
    <w:rsid w:val="0080278B"/>
    <w:rsid w:val="008038EA"/>
    <w:rsid w:val="008048B3"/>
    <w:rsid w:val="00807DD0"/>
    <w:rsid w:val="00810774"/>
    <w:rsid w:val="008137FE"/>
    <w:rsid w:val="0081428F"/>
    <w:rsid w:val="00815582"/>
    <w:rsid w:val="00823FEF"/>
    <w:rsid w:val="008251CD"/>
    <w:rsid w:val="0082596A"/>
    <w:rsid w:val="0083056F"/>
    <w:rsid w:val="0083181C"/>
    <w:rsid w:val="00831C0F"/>
    <w:rsid w:val="00831E97"/>
    <w:rsid w:val="0083356E"/>
    <w:rsid w:val="008356F2"/>
    <w:rsid w:val="00835920"/>
    <w:rsid w:val="008374D3"/>
    <w:rsid w:val="00837D37"/>
    <w:rsid w:val="00840611"/>
    <w:rsid w:val="00842DFD"/>
    <w:rsid w:val="00846150"/>
    <w:rsid w:val="00847B92"/>
    <w:rsid w:val="00850583"/>
    <w:rsid w:val="00850FAC"/>
    <w:rsid w:val="00854D41"/>
    <w:rsid w:val="00855C1C"/>
    <w:rsid w:val="00855D85"/>
    <w:rsid w:val="00857E3A"/>
    <w:rsid w:val="00860BB6"/>
    <w:rsid w:val="0086255D"/>
    <w:rsid w:val="0086482D"/>
    <w:rsid w:val="008659F3"/>
    <w:rsid w:val="008662DF"/>
    <w:rsid w:val="00866D28"/>
    <w:rsid w:val="008672D0"/>
    <w:rsid w:val="0087348B"/>
    <w:rsid w:val="00875615"/>
    <w:rsid w:val="00875C49"/>
    <w:rsid w:val="008767F9"/>
    <w:rsid w:val="00877BEA"/>
    <w:rsid w:val="00877DBA"/>
    <w:rsid w:val="00882E54"/>
    <w:rsid w:val="00883CE4"/>
    <w:rsid w:val="00883D30"/>
    <w:rsid w:val="008863C1"/>
    <w:rsid w:val="00886705"/>
    <w:rsid w:val="00886D4B"/>
    <w:rsid w:val="00886F78"/>
    <w:rsid w:val="008871A1"/>
    <w:rsid w:val="008931C7"/>
    <w:rsid w:val="008942CF"/>
    <w:rsid w:val="0089533E"/>
    <w:rsid w:val="00895406"/>
    <w:rsid w:val="00895BCA"/>
    <w:rsid w:val="008972F3"/>
    <w:rsid w:val="00897D94"/>
    <w:rsid w:val="008A1D07"/>
    <w:rsid w:val="008A3398"/>
    <w:rsid w:val="008A339B"/>
    <w:rsid w:val="008A3568"/>
    <w:rsid w:val="008A35DC"/>
    <w:rsid w:val="008A3F01"/>
    <w:rsid w:val="008A66BA"/>
    <w:rsid w:val="008B07A2"/>
    <w:rsid w:val="008B0D7A"/>
    <w:rsid w:val="008B1301"/>
    <w:rsid w:val="008B26E0"/>
    <w:rsid w:val="008B3701"/>
    <w:rsid w:val="008B67A5"/>
    <w:rsid w:val="008C0485"/>
    <w:rsid w:val="008C1E11"/>
    <w:rsid w:val="008C258A"/>
    <w:rsid w:val="008C32AE"/>
    <w:rsid w:val="008C48AB"/>
    <w:rsid w:val="008C7388"/>
    <w:rsid w:val="008D03B9"/>
    <w:rsid w:val="008D09BA"/>
    <w:rsid w:val="008D1481"/>
    <w:rsid w:val="008D212B"/>
    <w:rsid w:val="008D23C0"/>
    <w:rsid w:val="008D3068"/>
    <w:rsid w:val="008D3AA3"/>
    <w:rsid w:val="008D41D7"/>
    <w:rsid w:val="008E1B39"/>
    <w:rsid w:val="008E1E38"/>
    <w:rsid w:val="008E1F7F"/>
    <w:rsid w:val="008E1FD9"/>
    <w:rsid w:val="008E377B"/>
    <w:rsid w:val="008E3905"/>
    <w:rsid w:val="008E4B7F"/>
    <w:rsid w:val="008E4F85"/>
    <w:rsid w:val="008E5468"/>
    <w:rsid w:val="008E6EC7"/>
    <w:rsid w:val="008F0111"/>
    <w:rsid w:val="008F18D6"/>
    <w:rsid w:val="008F26D3"/>
    <w:rsid w:val="008F363A"/>
    <w:rsid w:val="008F37C3"/>
    <w:rsid w:val="00900402"/>
    <w:rsid w:val="00900583"/>
    <w:rsid w:val="00902A34"/>
    <w:rsid w:val="009044FF"/>
    <w:rsid w:val="00904780"/>
    <w:rsid w:val="0090591C"/>
    <w:rsid w:val="0090696C"/>
    <w:rsid w:val="009110EC"/>
    <w:rsid w:val="00914845"/>
    <w:rsid w:val="0091598F"/>
    <w:rsid w:val="00915F89"/>
    <w:rsid w:val="00922385"/>
    <w:rsid w:val="009223DF"/>
    <w:rsid w:val="009248EE"/>
    <w:rsid w:val="00925B97"/>
    <w:rsid w:val="00930062"/>
    <w:rsid w:val="0093072B"/>
    <w:rsid w:val="00930A54"/>
    <w:rsid w:val="0093272D"/>
    <w:rsid w:val="00933CD6"/>
    <w:rsid w:val="009348C2"/>
    <w:rsid w:val="00934B6D"/>
    <w:rsid w:val="009352B5"/>
    <w:rsid w:val="00935DC4"/>
    <w:rsid w:val="00936091"/>
    <w:rsid w:val="00937057"/>
    <w:rsid w:val="00937201"/>
    <w:rsid w:val="0093743C"/>
    <w:rsid w:val="0094044A"/>
    <w:rsid w:val="00940D8A"/>
    <w:rsid w:val="00943241"/>
    <w:rsid w:val="009438A9"/>
    <w:rsid w:val="0094475A"/>
    <w:rsid w:val="00944B3D"/>
    <w:rsid w:val="00945196"/>
    <w:rsid w:val="009458C7"/>
    <w:rsid w:val="0094720C"/>
    <w:rsid w:val="0094754D"/>
    <w:rsid w:val="00953EFD"/>
    <w:rsid w:val="00954378"/>
    <w:rsid w:val="00955408"/>
    <w:rsid w:val="00957B46"/>
    <w:rsid w:val="00962258"/>
    <w:rsid w:val="00966DDC"/>
    <w:rsid w:val="009678B7"/>
    <w:rsid w:val="00970E37"/>
    <w:rsid w:val="00971910"/>
    <w:rsid w:val="00972E95"/>
    <w:rsid w:val="00973783"/>
    <w:rsid w:val="00974B91"/>
    <w:rsid w:val="00975321"/>
    <w:rsid w:val="00981731"/>
    <w:rsid w:val="00982CE0"/>
    <w:rsid w:val="009833E1"/>
    <w:rsid w:val="00985D56"/>
    <w:rsid w:val="00990F79"/>
    <w:rsid w:val="00991803"/>
    <w:rsid w:val="00992D6E"/>
    <w:rsid w:val="00992D9C"/>
    <w:rsid w:val="00993B0B"/>
    <w:rsid w:val="00993B1D"/>
    <w:rsid w:val="00993EBF"/>
    <w:rsid w:val="0099472B"/>
    <w:rsid w:val="00996CB8"/>
    <w:rsid w:val="00997070"/>
    <w:rsid w:val="009979F5"/>
    <w:rsid w:val="009A05BD"/>
    <w:rsid w:val="009A074B"/>
    <w:rsid w:val="009A21F0"/>
    <w:rsid w:val="009A5928"/>
    <w:rsid w:val="009A7DBE"/>
    <w:rsid w:val="009B1062"/>
    <w:rsid w:val="009B14A9"/>
    <w:rsid w:val="009B2E97"/>
    <w:rsid w:val="009B3134"/>
    <w:rsid w:val="009B366C"/>
    <w:rsid w:val="009C21D1"/>
    <w:rsid w:val="009C28B1"/>
    <w:rsid w:val="009C5FE1"/>
    <w:rsid w:val="009C67CA"/>
    <w:rsid w:val="009C6D02"/>
    <w:rsid w:val="009C789E"/>
    <w:rsid w:val="009C7F2C"/>
    <w:rsid w:val="009D0401"/>
    <w:rsid w:val="009D33E4"/>
    <w:rsid w:val="009D75F9"/>
    <w:rsid w:val="009E07F4"/>
    <w:rsid w:val="009E4056"/>
    <w:rsid w:val="009E7115"/>
    <w:rsid w:val="009F0BFC"/>
    <w:rsid w:val="009F2DF5"/>
    <w:rsid w:val="009F392E"/>
    <w:rsid w:val="009F513D"/>
    <w:rsid w:val="009F64C0"/>
    <w:rsid w:val="009F6897"/>
    <w:rsid w:val="009F714A"/>
    <w:rsid w:val="00A016B1"/>
    <w:rsid w:val="00A043FC"/>
    <w:rsid w:val="00A04C22"/>
    <w:rsid w:val="00A05281"/>
    <w:rsid w:val="00A073DF"/>
    <w:rsid w:val="00A115A3"/>
    <w:rsid w:val="00A11D29"/>
    <w:rsid w:val="00A1403F"/>
    <w:rsid w:val="00A15ABB"/>
    <w:rsid w:val="00A21BC1"/>
    <w:rsid w:val="00A23E81"/>
    <w:rsid w:val="00A2716E"/>
    <w:rsid w:val="00A33394"/>
    <w:rsid w:val="00A339C4"/>
    <w:rsid w:val="00A33D50"/>
    <w:rsid w:val="00A33EBB"/>
    <w:rsid w:val="00A34D1C"/>
    <w:rsid w:val="00A40382"/>
    <w:rsid w:val="00A4164E"/>
    <w:rsid w:val="00A42322"/>
    <w:rsid w:val="00A42605"/>
    <w:rsid w:val="00A433BA"/>
    <w:rsid w:val="00A450FE"/>
    <w:rsid w:val="00A45CDD"/>
    <w:rsid w:val="00A47D7E"/>
    <w:rsid w:val="00A51410"/>
    <w:rsid w:val="00A521EE"/>
    <w:rsid w:val="00A52359"/>
    <w:rsid w:val="00A52A49"/>
    <w:rsid w:val="00A547EA"/>
    <w:rsid w:val="00A5591B"/>
    <w:rsid w:val="00A602CE"/>
    <w:rsid w:val="00A6177B"/>
    <w:rsid w:val="00A63F8E"/>
    <w:rsid w:val="00A64D0B"/>
    <w:rsid w:val="00A66136"/>
    <w:rsid w:val="00A67A36"/>
    <w:rsid w:val="00A70556"/>
    <w:rsid w:val="00A72E3D"/>
    <w:rsid w:val="00A734CE"/>
    <w:rsid w:val="00A7471A"/>
    <w:rsid w:val="00A75551"/>
    <w:rsid w:val="00A770F4"/>
    <w:rsid w:val="00A77E20"/>
    <w:rsid w:val="00A84EFB"/>
    <w:rsid w:val="00A85247"/>
    <w:rsid w:val="00A8533B"/>
    <w:rsid w:val="00A91B31"/>
    <w:rsid w:val="00A922C0"/>
    <w:rsid w:val="00A923C8"/>
    <w:rsid w:val="00A93C1F"/>
    <w:rsid w:val="00A93F0A"/>
    <w:rsid w:val="00A94019"/>
    <w:rsid w:val="00A9486B"/>
    <w:rsid w:val="00A96155"/>
    <w:rsid w:val="00A96A57"/>
    <w:rsid w:val="00A96E3A"/>
    <w:rsid w:val="00A978EB"/>
    <w:rsid w:val="00AA08DB"/>
    <w:rsid w:val="00AA0E41"/>
    <w:rsid w:val="00AA0E74"/>
    <w:rsid w:val="00AA175D"/>
    <w:rsid w:val="00AA1A39"/>
    <w:rsid w:val="00AA2DE6"/>
    <w:rsid w:val="00AA3064"/>
    <w:rsid w:val="00AA308A"/>
    <w:rsid w:val="00AA4791"/>
    <w:rsid w:val="00AA4CBB"/>
    <w:rsid w:val="00AA65FA"/>
    <w:rsid w:val="00AA6E90"/>
    <w:rsid w:val="00AA7351"/>
    <w:rsid w:val="00AA74FC"/>
    <w:rsid w:val="00AA7B03"/>
    <w:rsid w:val="00AB0CA5"/>
    <w:rsid w:val="00AB29CF"/>
    <w:rsid w:val="00AB785F"/>
    <w:rsid w:val="00ABA5B4"/>
    <w:rsid w:val="00AC03A6"/>
    <w:rsid w:val="00AC23C1"/>
    <w:rsid w:val="00AC3C65"/>
    <w:rsid w:val="00AC43B0"/>
    <w:rsid w:val="00AC5C86"/>
    <w:rsid w:val="00AD0210"/>
    <w:rsid w:val="00AD056F"/>
    <w:rsid w:val="00AD0BE0"/>
    <w:rsid w:val="00AD2B70"/>
    <w:rsid w:val="00AD3665"/>
    <w:rsid w:val="00AD3CE8"/>
    <w:rsid w:val="00AD4611"/>
    <w:rsid w:val="00AD551B"/>
    <w:rsid w:val="00AD6731"/>
    <w:rsid w:val="00AD74F9"/>
    <w:rsid w:val="00AD7EC6"/>
    <w:rsid w:val="00AE2850"/>
    <w:rsid w:val="00AE30F2"/>
    <w:rsid w:val="00AF0ACC"/>
    <w:rsid w:val="00AF1378"/>
    <w:rsid w:val="00AF1E28"/>
    <w:rsid w:val="00AF27FC"/>
    <w:rsid w:val="00AF3B82"/>
    <w:rsid w:val="00AF56EA"/>
    <w:rsid w:val="00AF748B"/>
    <w:rsid w:val="00B0038F"/>
    <w:rsid w:val="00B01ADA"/>
    <w:rsid w:val="00B026B2"/>
    <w:rsid w:val="00B02F5A"/>
    <w:rsid w:val="00B0386A"/>
    <w:rsid w:val="00B06B21"/>
    <w:rsid w:val="00B1116C"/>
    <w:rsid w:val="00B117A0"/>
    <w:rsid w:val="00B1308F"/>
    <w:rsid w:val="00B15D0D"/>
    <w:rsid w:val="00B15D9F"/>
    <w:rsid w:val="00B161AC"/>
    <w:rsid w:val="00B22D58"/>
    <w:rsid w:val="00B2440F"/>
    <w:rsid w:val="00B252DC"/>
    <w:rsid w:val="00B30393"/>
    <w:rsid w:val="00B30D0A"/>
    <w:rsid w:val="00B30E41"/>
    <w:rsid w:val="00B37975"/>
    <w:rsid w:val="00B3D768"/>
    <w:rsid w:val="00B46BA4"/>
    <w:rsid w:val="00B500EE"/>
    <w:rsid w:val="00B50649"/>
    <w:rsid w:val="00B50E1D"/>
    <w:rsid w:val="00B54405"/>
    <w:rsid w:val="00B56AF0"/>
    <w:rsid w:val="00B56E3E"/>
    <w:rsid w:val="00B5F8C4"/>
    <w:rsid w:val="00B60466"/>
    <w:rsid w:val="00B61B53"/>
    <w:rsid w:val="00B62B82"/>
    <w:rsid w:val="00B63F4E"/>
    <w:rsid w:val="00B64547"/>
    <w:rsid w:val="00B669AF"/>
    <w:rsid w:val="00B66B72"/>
    <w:rsid w:val="00B67D84"/>
    <w:rsid w:val="00B71F9F"/>
    <w:rsid w:val="00B7290F"/>
    <w:rsid w:val="00B75EE1"/>
    <w:rsid w:val="00B77481"/>
    <w:rsid w:val="00B80C62"/>
    <w:rsid w:val="00B81739"/>
    <w:rsid w:val="00B8518B"/>
    <w:rsid w:val="00B86389"/>
    <w:rsid w:val="00B87E84"/>
    <w:rsid w:val="00B91525"/>
    <w:rsid w:val="00B91874"/>
    <w:rsid w:val="00B92012"/>
    <w:rsid w:val="00B923B5"/>
    <w:rsid w:val="00B93249"/>
    <w:rsid w:val="00B9342E"/>
    <w:rsid w:val="00B94906"/>
    <w:rsid w:val="00B96E09"/>
    <w:rsid w:val="00B97400"/>
    <w:rsid w:val="00B97BAE"/>
    <w:rsid w:val="00BA2029"/>
    <w:rsid w:val="00BA23DE"/>
    <w:rsid w:val="00BA2D24"/>
    <w:rsid w:val="00BA456D"/>
    <w:rsid w:val="00BA661B"/>
    <w:rsid w:val="00BA6FAC"/>
    <w:rsid w:val="00BB017B"/>
    <w:rsid w:val="00BB5CDD"/>
    <w:rsid w:val="00BB5D97"/>
    <w:rsid w:val="00BB7960"/>
    <w:rsid w:val="00BC098D"/>
    <w:rsid w:val="00BC0B27"/>
    <w:rsid w:val="00BC10AE"/>
    <w:rsid w:val="00BC1C5E"/>
    <w:rsid w:val="00BC1CA9"/>
    <w:rsid w:val="00BC346E"/>
    <w:rsid w:val="00BC3D33"/>
    <w:rsid w:val="00BC56A2"/>
    <w:rsid w:val="00BC6329"/>
    <w:rsid w:val="00BC6785"/>
    <w:rsid w:val="00BD0A3B"/>
    <w:rsid w:val="00BD44D0"/>
    <w:rsid w:val="00BD6BF2"/>
    <w:rsid w:val="00BD6FDC"/>
    <w:rsid w:val="00BD77F3"/>
    <w:rsid w:val="00BD7824"/>
    <w:rsid w:val="00BD7E91"/>
    <w:rsid w:val="00BE065C"/>
    <w:rsid w:val="00BE2C73"/>
    <w:rsid w:val="00BE33A2"/>
    <w:rsid w:val="00BE3B76"/>
    <w:rsid w:val="00BE44E9"/>
    <w:rsid w:val="00BE52B8"/>
    <w:rsid w:val="00BE58E7"/>
    <w:rsid w:val="00BE5A78"/>
    <w:rsid w:val="00BE67D0"/>
    <w:rsid w:val="00BF19CE"/>
    <w:rsid w:val="00BF1ABC"/>
    <w:rsid w:val="00BF6D89"/>
    <w:rsid w:val="00C01C96"/>
    <w:rsid w:val="00C02108"/>
    <w:rsid w:val="00C02D0A"/>
    <w:rsid w:val="00C035FC"/>
    <w:rsid w:val="00C037C6"/>
    <w:rsid w:val="00C03A6E"/>
    <w:rsid w:val="00C03B0F"/>
    <w:rsid w:val="00C03B59"/>
    <w:rsid w:val="00C04AA8"/>
    <w:rsid w:val="00C07E5B"/>
    <w:rsid w:val="00C10118"/>
    <w:rsid w:val="00C10907"/>
    <w:rsid w:val="00C15148"/>
    <w:rsid w:val="00C15B8F"/>
    <w:rsid w:val="00C16365"/>
    <w:rsid w:val="00C163B7"/>
    <w:rsid w:val="00C207B1"/>
    <w:rsid w:val="00C21C20"/>
    <w:rsid w:val="00C22547"/>
    <w:rsid w:val="00C22CED"/>
    <w:rsid w:val="00C22E1E"/>
    <w:rsid w:val="00C24589"/>
    <w:rsid w:val="00C24A26"/>
    <w:rsid w:val="00C25412"/>
    <w:rsid w:val="00C25D94"/>
    <w:rsid w:val="00C2666A"/>
    <w:rsid w:val="00C27277"/>
    <w:rsid w:val="00C3361E"/>
    <w:rsid w:val="00C33B1E"/>
    <w:rsid w:val="00C34F2C"/>
    <w:rsid w:val="00C36A74"/>
    <w:rsid w:val="00C37393"/>
    <w:rsid w:val="00C3772E"/>
    <w:rsid w:val="00C37D05"/>
    <w:rsid w:val="00C4036F"/>
    <w:rsid w:val="00C40B20"/>
    <w:rsid w:val="00C412D9"/>
    <w:rsid w:val="00C415A6"/>
    <w:rsid w:val="00C4185D"/>
    <w:rsid w:val="00C43F73"/>
    <w:rsid w:val="00C44F6A"/>
    <w:rsid w:val="00C45135"/>
    <w:rsid w:val="00C45E95"/>
    <w:rsid w:val="00C47AE3"/>
    <w:rsid w:val="00C527F3"/>
    <w:rsid w:val="00C55E2F"/>
    <w:rsid w:val="00C562F9"/>
    <w:rsid w:val="00C56B44"/>
    <w:rsid w:val="00C60564"/>
    <w:rsid w:val="00C607D1"/>
    <w:rsid w:val="00C613FB"/>
    <w:rsid w:val="00C61FE7"/>
    <w:rsid w:val="00C6305A"/>
    <w:rsid w:val="00C631D0"/>
    <w:rsid w:val="00C65409"/>
    <w:rsid w:val="00C65FC2"/>
    <w:rsid w:val="00C664AE"/>
    <w:rsid w:val="00C67183"/>
    <w:rsid w:val="00C700ED"/>
    <w:rsid w:val="00C70C1E"/>
    <w:rsid w:val="00C713C8"/>
    <w:rsid w:val="00C73DCF"/>
    <w:rsid w:val="00C742E2"/>
    <w:rsid w:val="00C80033"/>
    <w:rsid w:val="00C826DD"/>
    <w:rsid w:val="00C83238"/>
    <w:rsid w:val="00C84A2A"/>
    <w:rsid w:val="00C852F3"/>
    <w:rsid w:val="00C91CB6"/>
    <w:rsid w:val="00C940F6"/>
    <w:rsid w:val="00C95600"/>
    <w:rsid w:val="00C95BA7"/>
    <w:rsid w:val="00C971E4"/>
    <w:rsid w:val="00C97B98"/>
    <w:rsid w:val="00CA1FD3"/>
    <w:rsid w:val="00CA356D"/>
    <w:rsid w:val="00CA48D4"/>
    <w:rsid w:val="00CA5700"/>
    <w:rsid w:val="00CA57D8"/>
    <w:rsid w:val="00CA5E9D"/>
    <w:rsid w:val="00CA6AF0"/>
    <w:rsid w:val="00CB040C"/>
    <w:rsid w:val="00CB17C2"/>
    <w:rsid w:val="00CB30BF"/>
    <w:rsid w:val="00CB64A9"/>
    <w:rsid w:val="00CC0FDE"/>
    <w:rsid w:val="00CC220B"/>
    <w:rsid w:val="00CC2572"/>
    <w:rsid w:val="00CD00F6"/>
    <w:rsid w:val="00CD018B"/>
    <w:rsid w:val="00CD1D04"/>
    <w:rsid w:val="00CD1FC4"/>
    <w:rsid w:val="00CD59FE"/>
    <w:rsid w:val="00CD5D0B"/>
    <w:rsid w:val="00CE2C70"/>
    <w:rsid w:val="00CE3FD6"/>
    <w:rsid w:val="00CE49FC"/>
    <w:rsid w:val="00CF04C8"/>
    <w:rsid w:val="00CF063E"/>
    <w:rsid w:val="00CF1669"/>
    <w:rsid w:val="00CF1A73"/>
    <w:rsid w:val="00D01F81"/>
    <w:rsid w:val="00D03C73"/>
    <w:rsid w:val="00D048A2"/>
    <w:rsid w:val="00D071D4"/>
    <w:rsid w:val="00D11960"/>
    <w:rsid w:val="00D14224"/>
    <w:rsid w:val="00D21061"/>
    <w:rsid w:val="00D21235"/>
    <w:rsid w:val="00D213FC"/>
    <w:rsid w:val="00D219C9"/>
    <w:rsid w:val="00D22AA0"/>
    <w:rsid w:val="00D239F0"/>
    <w:rsid w:val="00D2567C"/>
    <w:rsid w:val="00D27727"/>
    <w:rsid w:val="00D30582"/>
    <w:rsid w:val="00D3175B"/>
    <w:rsid w:val="00D34B7F"/>
    <w:rsid w:val="00D35322"/>
    <w:rsid w:val="00D36519"/>
    <w:rsid w:val="00D36720"/>
    <w:rsid w:val="00D3686F"/>
    <w:rsid w:val="00D37D8E"/>
    <w:rsid w:val="00D4108E"/>
    <w:rsid w:val="00D4111C"/>
    <w:rsid w:val="00D41730"/>
    <w:rsid w:val="00D421FF"/>
    <w:rsid w:val="00D42922"/>
    <w:rsid w:val="00D42B6E"/>
    <w:rsid w:val="00D43754"/>
    <w:rsid w:val="00D451C3"/>
    <w:rsid w:val="00D46B23"/>
    <w:rsid w:val="00D47FD2"/>
    <w:rsid w:val="00D514A1"/>
    <w:rsid w:val="00D52DB3"/>
    <w:rsid w:val="00D55E60"/>
    <w:rsid w:val="00D572A0"/>
    <w:rsid w:val="00D61599"/>
    <w:rsid w:val="00D6163D"/>
    <w:rsid w:val="00D6180E"/>
    <w:rsid w:val="00D64E1C"/>
    <w:rsid w:val="00D66257"/>
    <w:rsid w:val="00D67A7E"/>
    <w:rsid w:val="00D72209"/>
    <w:rsid w:val="00D72C45"/>
    <w:rsid w:val="00D73FA3"/>
    <w:rsid w:val="00D74049"/>
    <w:rsid w:val="00D75D7F"/>
    <w:rsid w:val="00D7734E"/>
    <w:rsid w:val="00D77AC1"/>
    <w:rsid w:val="00D77D92"/>
    <w:rsid w:val="00D80E64"/>
    <w:rsid w:val="00D831A3"/>
    <w:rsid w:val="00D84316"/>
    <w:rsid w:val="00D85BA8"/>
    <w:rsid w:val="00D8713F"/>
    <w:rsid w:val="00D872E7"/>
    <w:rsid w:val="00D919FF"/>
    <w:rsid w:val="00D92287"/>
    <w:rsid w:val="00D97DCA"/>
    <w:rsid w:val="00D97F42"/>
    <w:rsid w:val="00DA0C75"/>
    <w:rsid w:val="00DA3A65"/>
    <w:rsid w:val="00DB319C"/>
    <w:rsid w:val="00DB31A9"/>
    <w:rsid w:val="00DB3491"/>
    <w:rsid w:val="00DB3A2C"/>
    <w:rsid w:val="00DB4B50"/>
    <w:rsid w:val="00DB4D19"/>
    <w:rsid w:val="00DB70DC"/>
    <w:rsid w:val="00DC01EA"/>
    <w:rsid w:val="00DC19AE"/>
    <w:rsid w:val="00DC26D3"/>
    <w:rsid w:val="00DC2CAC"/>
    <w:rsid w:val="00DC4F6A"/>
    <w:rsid w:val="00DC5C60"/>
    <w:rsid w:val="00DC6500"/>
    <w:rsid w:val="00DC75F3"/>
    <w:rsid w:val="00DD17BE"/>
    <w:rsid w:val="00DD299A"/>
    <w:rsid w:val="00DD3AA1"/>
    <w:rsid w:val="00DD3B30"/>
    <w:rsid w:val="00DD464C"/>
    <w:rsid w:val="00DD46F3"/>
    <w:rsid w:val="00DD5782"/>
    <w:rsid w:val="00DD6E18"/>
    <w:rsid w:val="00DD7360"/>
    <w:rsid w:val="00DE0C74"/>
    <w:rsid w:val="00DE56F2"/>
    <w:rsid w:val="00DE743A"/>
    <w:rsid w:val="00DF06D8"/>
    <w:rsid w:val="00DF116D"/>
    <w:rsid w:val="00DF2929"/>
    <w:rsid w:val="00DF2CE8"/>
    <w:rsid w:val="00DF30F4"/>
    <w:rsid w:val="00DF54E9"/>
    <w:rsid w:val="00DF7C09"/>
    <w:rsid w:val="00DF7E06"/>
    <w:rsid w:val="00E03B63"/>
    <w:rsid w:val="00E06B7B"/>
    <w:rsid w:val="00E07D3E"/>
    <w:rsid w:val="00E1041D"/>
    <w:rsid w:val="00E11021"/>
    <w:rsid w:val="00E11E7A"/>
    <w:rsid w:val="00E12A34"/>
    <w:rsid w:val="00E12BC6"/>
    <w:rsid w:val="00E1415C"/>
    <w:rsid w:val="00E1453B"/>
    <w:rsid w:val="00E15EDE"/>
    <w:rsid w:val="00E16383"/>
    <w:rsid w:val="00E17F74"/>
    <w:rsid w:val="00E208CE"/>
    <w:rsid w:val="00E20A21"/>
    <w:rsid w:val="00E24096"/>
    <w:rsid w:val="00E26FAD"/>
    <w:rsid w:val="00E303F2"/>
    <w:rsid w:val="00E3211D"/>
    <w:rsid w:val="00E4188D"/>
    <w:rsid w:val="00E4299E"/>
    <w:rsid w:val="00E43CD5"/>
    <w:rsid w:val="00E44724"/>
    <w:rsid w:val="00E50848"/>
    <w:rsid w:val="00E50F22"/>
    <w:rsid w:val="00E516EE"/>
    <w:rsid w:val="00E51C83"/>
    <w:rsid w:val="00E52117"/>
    <w:rsid w:val="00E538FD"/>
    <w:rsid w:val="00E5400F"/>
    <w:rsid w:val="00E5624D"/>
    <w:rsid w:val="00E5723A"/>
    <w:rsid w:val="00E57E54"/>
    <w:rsid w:val="00E613AC"/>
    <w:rsid w:val="00E62C90"/>
    <w:rsid w:val="00E62D58"/>
    <w:rsid w:val="00E63B40"/>
    <w:rsid w:val="00E65EB7"/>
    <w:rsid w:val="00E6768B"/>
    <w:rsid w:val="00E702C6"/>
    <w:rsid w:val="00E70532"/>
    <w:rsid w:val="00E71EEB"/>
    <w:rsid w:val="00E74D7E"/>
    <w:rsid w:val="00E75469"/>
    <w:rsid w:val="00E80D4B"/>
    <w:rsid w:val="00E8101A"/>
    <w:rsid w:val="00E82DA1"/>
    <w:rsid w:val="00E83F7B"/>
    <w:rsid w:val="00E84A97"/>
    <w:rsid w:val="00E902C8"/>
    <w:rsid w:val="00E92CC8"/>
    <w:rsid w:val="00E92F26"/>
    <w:rsid w:val="00E96698"/>
    <w:rsid w:val="00E96D16"/>
    <w:rsid w:val="00E976C8"/>
    <w:rsid w:val="00EA1E5C"/>
    <w:rsid w:val="00EA4B9A"/>
    <w:rsid w:val="00EA5EB6"/>
    <w:rsid w:val="00EB104F"/>
    <w:rsid w:val="00EB1FF0"/>
    <w:rsid w:val="00EB3765"/>
    <w:rsid w:val="00EB3DE3"/>
    <w:rsid w:val="00EB43D4"/>
    <w:rsid w:val="00EB6158"/>
    <w:rsid w:val="00EB645E"/>
    <w:rsid w:val="00EB74F4"/>
    <w:rsid w:val="00EB7941"/>
    <w:rsid w:val="00EC0D89"/>
    <w:rsid w:val="00EC194A"/>
    <w:rsid w:val="00EC1BEF"/>
    <w:rsid w:val="00EC26F4"/>
    <w:rsid w:val="00EC2CCF"/>
    <w:rsid w:val="00EC5836"/>
    <w:rsid w:val="00EC7F2F"/>
    <w:rsid w:val="00ED044C"/>
    <w:rsid w:val="00ED14BD"/>
    <w:rsid w:val="00ED179C"/>
    <w:rsid w:val="00ED1FAA"/>
    <w:rsid w:val="00ED2B9F"/>
    <w:rsid w:val="00ED3F33"/>
    <w:rsid w:val="00ED4B2D"/>
    <w:rsid w:val="00ED68BD"/>
    <w:rsid w:val="00EE287A"/>
    <w:rsid w:val="00EE3012"/>
    <w:rsid w:val="00EE33E7"/>
    <w:rsid w:val="00EE6088"/>
    <w:rsid w:val="00EE7AE4"/>
    <w:rsid w:val="00EE7B6E"/>
    <w:rsid w:val="00EF1513"/>
    <w:rsid w:val="00EF51B6"/>
    <w:rsid w:val="00EF6FEA"/>
    <w:rsid w:val="00EF7B6D"/>
    <w:rsid w:val="00F0008C"/>
    <w:rsid w:val="00F025AD"/>
    <w:rsid w:val="00F02E23"/>
    <w:rsid w:val="00F02F1A"/>
    <w:rsid w:val="00F034D1"/>
    <w:rsid w:val="00F041ED"/>
    <w:rsid w:val="00F0533E"/>
    <w:rsid w:val="00F06E83"/>
    <w:rsid w:val="00F1006B"/>
    <w:rsid w:val="00F1048D"/>
    <w:rsid w:val="00F105BC"/>
    <w:rsid w:val="00F10F01"/>
    <w:rsid w:val="00F11356"/>
    <w:rsid w:val="00F11F26"/>
    <w:rsid w:val="00F12313"/>
    <w:rsid w:val="00F1270F"/>
    <w:rsid w:val="00F12DEC"/>
    <w:rsid w:val="00F139D5"/>
    <w:rsid w:val="00F16F40"/>
    <w:rsid w:val="00F1715C"/>
    <w:rsid w:val="00F22ED7"/>
    <w:rsid w:val="00F233C8"/>
    <w:rsid w:val="00F23B47"/>
    <w:rsid w:val="00F2521E"/>
    <w:rsid w:val="00F3035A"/>
    <w:rsid w:val="00F30BCA"/>
    <w:rsid w:val="00F310F8"/>
    <w:rsid w:val="00F32FB9"/>
    <w:rsid w:val="00F34070"/>
    <w:rsid w:val="00F34071"/>
    <w:rsid w:val="00F340FA"/>
    <w:rsid w:val="00F357D9"/>
    <w:rsid w:val="00F35939"/>
    <w:rsid w:val="00F35C30"/>
    <w:rsid w:val="00F367BB"/>
    <w:rsid w:val="00F4072D"/>
    <w:rsid w:val="00F40EDD"/>
    <w:rsid w:val="00F421A2"/>
    <w:rsid w:val="00F42AB1"/>
    <w:rsid w:val="00F42E5D"/>
    <w:rsid w:val="00F449DB"/>
    <w:rsid w:val="00F45607"/>
    <w:rsid w:val="00F4598B"/>
    <w:rsid w:val="00F47316"/>
    <w:rsid w:val="00F47628"/>
    <w:rsid w:val="00F51A5F"/>
    <w:rsid w:val="00F5627E"/>
    <w:rsid w:val="00F6052D"/>
    <w:rsid w:val="00F60BC3"/>
    <w:rsid w:val="00F6127D"/>
    <w:rsid w:val="00F63FB4"/>
    <w:rsid w:val="00F63FF6"/>
    <w:rsid w:val="00F644D7"/>
    <w:rsid w:val="00F64663"/>
    <w:rsid w:val="00F658B4"/>
    <w:rsid w:val="00F659EB"/>
    <w:rsid w:val="00F65A91"/>
    <w:rsid w:val="00F719C9"/>
    <w:rsid w:val="00F7294F"/>
    <w:rsid w:val="00F73882"/>
    <w:rsid w:val="00F81279"/>
    <w:rsid w:val="00F82A37"/>
    <w:rsid w:val="00F83FB3"/>
    <w:rsid w:val="00F85A2C"/>
    <w:rsid w:val="00F86801"/>
    <w:rsid w:val="00F86BA6"/>
    <w:rsid w:val="00F87AD5"/>
    <w:rsid w:val="00F91B26"/>
    <w:rsid w:val="00F93E17"/>
    <w:rsid w:val="00F9554B"/>
    <w:rsid w:val="00F95969"/>
    <w:rsid w:val="00F970D5"/>
    <w:rsid w:val="00FA11DB"/>
    <w:rsid w:val="00FA269A"/>
    <w:rsid w:val="00FA294F"/>
    <w:rsid w:val="00FA34BA"/>
    <w:rsid w:val="00FA44A6"/>
    <w:rsid w:val="00FA4EB8"/>
    <w:rsid w:val="00FA73E8"/>
    <w:rsid w:val="00FB34D4"/>
    <w:rsid w:val="00FB377E"/>
    <w:rsid w:val="00FB3C30"/>
    <w:rsid w:val="00FB5F04"/>
    <w:rsid w:val="00FC343E"/>
    <w:rsid w:val="00FC3F44"/>
    <w:rsid w:val="00FC6322"/>
    <w:rsid w:val="00FC6389"/>
    <w:rsid w:val="00FD123E"/>
    <w:rsid w:val="00FD1395"/>
    <w:rsid w:val="00FD30F6"/>
    <w:rsid w:val="00FD39D2"/>
    <w:rsid w:val="00FD4034"/>
    <w:rsid w:val="00FD508B"/>
    <w:rsid w:val="00FD6D30"/>
    <w:rsid w:val="00FD7A3A"/>
    <w:rsid w:val="00FE16AB"/>
    <w:rsid w:val="00FE1E2A"/>
    <w:rsid w:val="00FE1FC8"/>
    <w:rsid w:val="00FF030C"/>
    <w:rsid w:val="00FF1160"/>
    <w:rsid w:val="00FF1277"/>
    <w:rsid w:val="00FF697C"/>
    <w:rsid w:val="0145B84D"/>
    <w:rsid w:val="014C6CF5"/>
    <w:rsid w:val="0157572E"/>
    <w:rsid w:val="016343D3"/>
    <w:rsid w:val="017CB950"/>
    <w:rsid w:val="0180DB39"/>
    <w:rsid w:val="01901F6A"/>
    <w:rsid w:val="01F39598"/>
    <w:rsid w:val="01F86C0F"/>
    <w:rsid w:val="01FE92C3"/>
    <w:rsid w:val="02067EC7"/>
    <w:rsid w:val="0214A032"/>
    <w:rsid w:val="022B8007"/>
    <w:rsid w:val="022BD0B2"/>
    <w:rsid w:val="023703F1"/>
    <w:rsid w:val="023AECF0"/>
    <w:rsid w:val="025E3FD8"/>
    <w:rsid w:val="02682650"/>
    <w:rsid w:val="027DAB27"/>
    <w:rsid w:val="02B053D5"/>
    <w:rsid w:val="02C5B1EA"/>
    <w:rsid w:val="02C944F9"/>
    <w:rsid w:val="02D7DAEF"/>
    <w:rsid w:val="02DE67EE"/>
    <w:rsid w:val="02F1938D"/>
    <w:rsid w:val="03197CAB"/>
    <w:rsid w:val="03292F9B"/>
    <w:rsid w:val="0335588F"/>
    <w:rsid w:val="03422D38"/>
    <w:rsid w:val="034A02AE"/>
    <w:rsid w:val="036D5693"/>
    <w:rsid w:val="03727B7C"/>
    <w:rsid w:val="03794D7C"/>
    <w:rsid w:val="038811F1"/>
    <w:rsid w:val="03A30063"/>
    <w:rsid w:val="03A56699"/>
    <w:rsid w:val="03D84EBC"/>
    <w:rsid w:val="03E6DFC0"/>
    <w:rsid w:val="0439767F"/>
    <w:rsid w:val="04439EC3"/>
    <w:rsid w:val="046AF33D"/>
    <w:rsid w:val="0475DAEB"/>
    <w:rsid w:val="047D5E67"/>
    <w:rsid w:val="047F1721"/>
    <w:rsid w:val="0492FDB0"/>
    <w:rsid w:val="049CE252"/>
    <w:rsid w:val="04A69691"/>
    <w:rsid w:val="04B580B0"/>
    <w:rsid w:val="04B8A191"/>
    <w:rsid w:val="04C6EE77"/>
    <w:rsid w:val="04D4A66B"/>
    <w:rsid w:val="04D5B81C"/>
    <w:rsid w:val="04F05EF8"/>
    <w:rsid w:val="04F123F6"/>
    <w:rsid w:val="04FA8A30"/>
    <w:rsid w:val="0527FB54"/>
    <w:rsid w:val="055E7601"/>
    <w:rsid w:val="05748A11"/>
    <w:rsid w:val="057E87B3"/>
    <w:rsid w:val="058241BE"/>
    <w:rsid w:val="0588D1CF"/>
    <w:rsid w:val="05C3FA74"/>
    <w:rsid w:val="05E29AB5"/>
    <w:rsid w:val="05EA35F4"/>
    <w:rsid w:val="06035167"/>
    <w:rsid w:val="06074FE4"/>
    <w:rsid w:val="060C1580"/>
    <w:rsid w:val="060DDCAD"/>
    <w:rsid w:val="060ED8DB"/>
    <w:rsid w:val="06124D2E"/>
    <w:rsid w:val="0617B526"/>
    <w:rsid w:val="061A352C"/>
    <w:rsid w:val="061C5F4B"/>
    <w:rsid w:val="06245A29"/>
    <w:rsid w:val="0659BF63"/>
    <w:rsid w:val="066C857C"/>
    <w:rsid w:val="068A519D"/>
    <w:rsid w:val="069349D5"/>
    <w:rsid w:val="06967AA6"/>
    <w:rsid w:val="06A10A4C"/>
    <w:rsid w:val="06A116E8"/>
    <w:rsid w:val="06E0754F"/>
    <w:rsid w:val="06F50A42"/>
    <w:rsid w:val="06FAC14A"/>
    <w:rsid w:val="06FCFCC9"/>
    <w:rsid w:val="0704109A"/>
    <w:rsid w:val="0705E7B3"/>
    <w:rsid w:val="072811AD"/>
    <w:rsid w:val="072A717F"/>
    <w:rsid w:val="0748B58E"/>
    <w:rsid w:val="074B2253"/>
    <w:rsid w:val="074E59D4"/>
    <w:rsid w:val="076B4818"/>
    <w:rsid w:val="07740959"/>
    <w:rsid w:val="077BE8B3"/>
    <w:rsid w:val="0794A242"/>
    <w:rsid w:val="07979C61"/>
    <w:rsid w:val="07AAE5CC"/>
    <w:rsid w:val="07B04925"/>
    <w:rsid w:val="07B43CDC"/>
    <w:rsid w:val="07C6B5DC"/>
    <w:rsid w:val="0814BB99"/>
    <w:rsid w:val="0825CE34"/>
    <w:rsid w:val="082B6BD5"/>
    <w:rsid w:val="08364003"/>
    <w:rsid w:val="0864A735"/>
    <w:rsid w:val="088D72A8"/>
    <w:rsid w:val="089B385E"/>
    <w:rsid w:val="08CC2F40"/>
    <w:rsid w:val="08D5F719"/>
    <w:rsid w:val="08E674C0"/>
    <w:rsid w:val="08F36B9B"/>
    <w:rsid w:val="08F94FDC"/>
    <w:rsid w:val="090751BE"/>
    <w:rsid w:val="090F0A86"/>
    <w:rsid w:val="0919B7D1"/>
    <w:rsid w:val="095196FC"/>
    <w:rsid w:val="098B580B"/>
    <w:rsid w:val="098ECF42"/>
    <w:rsid w:val="09C4A196"/>
    <w:rsid w:val="09DABBB3"/>
    <w:rsid w:val="09DCFB89"/>
    <w:rsid w:val="09E7696C"/>
    <w:rsid w:val="09E7EC8A"/>
    <w:rsid w:val="09EB61D1"/>
    <w:rsid w:val="0A0A3A1E"/>
    <w:rsid w:val="0A1A32E2"/>
    <w:rsid w:val="0A379D0C"/>
    <w:rsid w:val="0A3BFF9A"/>
    <w:rsid w:val="0A57A460"/>
    <w:rsid w:val="0A583234"/>
    <w:rsid w:val="0A87DA17"/>
    <w:rsid w:val="0AC14C9B"/>
    <w:rsid w:val="0ADB47FE"/>
    <w:rsid w:val="0AE64C21"/>
    <w:rsid w:val="0B29A0CF"/>
    <w:rsid w:val="0B2D4C42"/>
    <w:rsid w:val="0B335F20"/>
    <w:rsid w:val="0B3A6FB0"/>
    <w:rsid w:val="0B3ABF6C"/>
    <w:rsid w:val="0B978A4B"/>
    <w:rsid w:val="0B9908F3"/>
    <w:rsid w:val="0BA088FA"/>
    <w:rsid w:val="0BA47C30"/>
    <w:rsid w:val="0BB47E03"/>
    <w:rsid w:val="0BBFA330"/>
    <w:rsid w:val="0BC5706C"/>
    <w:rsid w:val="0BC9C859"/>
    <w:rsid w:val="0BCA95BB"/>
    <w:rsid w:val="0BE4B101"/>
    <w:rsid w:val="0BEE5862"/>
    <w:rsid w:val="0C023DB8"/>
    <w:rsid w:val="0C0870B0"/>
    <w:rsid w:val="0C097575"/>
    <w:rsid w:val="0C25DD78"/>
    <w:rsid w:val="0C45C601"/>
    <w:rsid w:val="0C563ABA"/>
    <w:rsid w:val="0C61B037"/>
    <w:rsid w:val="0C86C58A"/>
    <w:rsid w:val="0C881587"/>
    <w:rsid w:val="0C8AAEE5"/>
    <w:rsid w:val="0C9C9AAF"/>
    <w:rsid w:val="0CB27763"/>
    <w:rsid w:val="0CB6A18A"/>
    <w:rsid w:val="0CB6C700"/>
    <w:rsid w:val="0CC1AACF"/>
    <w:rsid w:val="0CD4F4AB"/>
    <w:rsid w:val="0CE29A7D"/>
    <w:rsid w:val="0CE6C21C"/>
    <w:rsid w:val="0CE70315"/>
    <w:rsid w:val="0CF49168"/>
    <w:rsid w:val="0D098300"/>
    <w:rsid w:val="0D19A7D6"/>
    <w:rsid w:val="0D40F377"/>
    <w:rsid w:val="0D606676"/>
    <w:rsid w:val="0D656456"/>
    <w:rsid w:val="0D6D850A"/>
    <w:rsid w:val="0D8C849B"/>
    <w:rsid w:val="0DBCCF7C"/>
    <w:rsid w:val="0DBFBA0A"/>
    <w:rsid w:val="0DF3DA4B"/>
    <w:rsid w:val="0E0BE2D6"/>
    <w:rsid w:val="0E24EC54"/>
    <w:rsid w:val="0E36C375"/>
    <w:rsid w:val="0E6E62AD"/>
    <w:rsid w:val="0E78343F"/>
    <w:rsid w:val="0E87507C"/>
    <w:rsid w:val="0E915172"/>
    <w:rsid w:val="0EA0B679"/>
    <w:rsid w:val="0EA12338"/>
    <w:rsid w:val="0EA2C047"/>
    <w:rsid w:val="0EBDF699"/>
    <w:rsid w:val="0EE908A9"/>
    <w:rsid w:val="0EF721F1"/>
    <w:rsid w:val="0F3128F6"/>
    <w:rsid w:val="0F4EDB49"/>
    <w:rsid w:val="0F6E0FDB"/>
    <w:rsid w:val="0F83B69A"/>
    <w:rsid w:val="0F9070AE"/>
    <w:rsid w:val="0F90DAC9"/>
    <w:rsid w:val="0F9BDEA5"/>
    <w:rsid w:val="0FB9AAA3"/>
    <w:rsid w:val="100BBE8F"/>
    <w:rsid w:val="100BEC91"/>
    <w:rsid w:val="101174A9"/>
    <w:rsid w:val="1019C7C4"/>
    <w:rsid w:val="101F6A31"/>
    <w:rsid w:val="1025AFE3"/>
    <w:rsid w:val="102BA81E"/>
    <w:rsid w:val="105D9813"/>
    <w:rsid w:val="10702E34"/>
    <w:rsid w:val="107CDEFE"/>
    <w:rsid w:val="108F6639"/>
    <w:rsid w:val="109238D6"/>
    <w:rsid w:val="10A2B8E6"/>
    <w:rsid w:val="10ABC389"/>
    <w:rsid w:val="10C3E0C2"/>
    <w:rsid w:val="10D15F7C"/>
    <w:rsid w:val="10E4119F"/>
    <w:rsid w:val="10F70916"/>
    <w:rsid w:val="11341CD0"/>
    <w:rsid w:val="11402AF9"/>
    <w:rsid w:val="1155667C"/>
    <w:rsid w:val="1171CFD1"/>
    <w:rsid w:val="11971A93"/>
    <w:rsid w:val="11AEBF28"/>
    <w:rsid w:val="11C4F88F"/>
    <w:rsid w:val="11E3CFA5"/>
    <w:rsid w:val="11F4CB27"/>
    <w:rsid w:val="11F69E2B"/>
    <w:rsid w:val="12055A87"/>
    <w:rsid w:val="120CC26B"/>
    <w:rsid w:val="123757C6"/>
    <w:rsid w:val="1242E110"/>
    <w:rsid w:val="12565FB2"/>
    <w:rsid w:val="1265233C"/>
    <w:rsid w:val="126B3A81"/>
    <w:rsid w:val="12B034FA"/>
    <w:rsid w:val="12CB7EAE"/>
    <w:rsid w:val="131C8BC9"/>
    <w:rsid w:val="132048C1"/>
    <w:rsid w:val="1328A47C"/>
    <w:rsid w:val="132B839E"/>
    <w:rsid w:val="133831C6"/>
    <w:rsid w:val="136F1AF7"/>
    <w:rsid w:val="1371E5E5"/>
    <w:rsid w:val="137905DD"/>
    <w:rsid w:val="138DC391"/>
    <w:rsid w:val="138FA954"/>
    <w:rsid w:val="13AAC748"/>
    <w:rsid w:val="13B8A7C0"/>
    <w:rsid w:val="13E60CC1"/>
    <w:rsid w:val="13EA9923"/>
    <w:rsid w:val="141FFE3F"/>
    <w:rsid w:val="144FB182"/>
    <w:rsid w:val="145F116B"/>
    <w:rsid w:val="1465564B"/>
    <w:rsid w:val="147F3398"/>
    <w:rsid w:val="148024EB"/>
    <w:rsid w:val="149C7C71"/>
    <w:rsid w:val="14A8CA89"/>
    <w:rsid w:val="14B1C5D9"/>
    <w:rsid w:val="14BD1959"/>
    <w:rsid w:val="14DA1EC3"/>
    <w:rsid w:val="14DA7C91"/>
    <w:rsid w:val="14DAAAB2"/>
    <w:rsid w:val="14DD2E88"/>
    <w:rsid w:val="14E0AF9A"/>
    <w:rsid w:val="152656C3"/>
    <w:rsid w:val="1546B4AC"/>
    <w:rsid w:val="155F2685"/>
    <w:rsid w:val="1577D3BA"/>
    <w:rsid w:val="159E2860"/>
    <w:rsid w:val="15A167B3"/>
    <w:rsid w:val="15B209D1"/>
    <w:rsid w:val="15BCD062"/>
    <w:rsid w:val="15EBB0B3"/>
    <w:rsid w:val="15F18C42"/>
    <w:rsid w:val="161F94D5"/>
    <w:rsid w:val="164C0FB4"/>
    <w:rsid w:val="1652027F"/>
    <w:rsid w:val="16755479"/>
    <w:rsid w:val="16940184"/>
    <w:rsid w:val="1698A31E"/>
    <w:rsid w:val="16C23ADA"/>
    <w:rsid w:val="16D04DEF"/>
    <w:rsid w:val="16D6EAB3"/>
    <w:rsid w:val="16EB3669"/>
    <w:rsid w:val="176DA019"/>
    <w:rsid w:val="177EE432"/>
    <w:rsid w:val="178B819A"/>
    <w:rsid w:val="179842FE"/>
    <w:rsid w:val="179D4FD1"/>
    <w:rsid w:val="17B16C9F"/>
    <w:rsid w:val="17B5C23E"/>
    <w:rsid w:val="17B66D3C"/>
    <w:rsid w:val="17BB819E"/>
    <w:rsid w:val="182BACC9"/>
    <w:rsid w:val="18491224"/>
    <w:rsid w:val="189D0C2B"/>
    <w:rsid w:val="189E90B5"/>
    <w:rsid w:val="18AE8034"/>
    <w:rsid w:val="18C0C40F"/>
    <w:rsid w:val="18D55188"/>
    <w:rsid w:val="18E8C8C8"/>
    <w:rsid w:val="19018106"/>
    <w:rsid w:val="19099AAC"/>
    <w:rsid w:val="1922FE1F"/>
    <w:rsid w:val="19318CF8"/>
    <w:rsid w:val="19387876"/>
    <w:rsid w:val="1954A749"/>
    <w:rsid w:val="1960B4C2"/>
    <w:rsid w:val="196619A2"/>
    <w:rsid w:val="199B35F9"/>
    <w:rsid w:val="19CD720B"/>
    <w:rsid w:val="19D4CD38"/>
    <w:rsid w:val="19D6556E"/>
    <w:rsid w:val="19DA4ABE"/>
    <w:rsid w:val="19EB2240"/>
    <w:rsid w:val="1A324604"/>
    <w:rsid w:val="1A3790D2"/>
    <w:rsid w:val="1A394EB8"/>
    <w:rsid w:val="1A3E9EB1"/>
    <w:rsid w:val="1A7C8E4F"/>
    <w:rsid w:val="1A7F86E6"/>
    <w:rsid w:val="1AB053C4"/>
    <w:rsid w:val="1AD25BC9"/>
    <w:rsid w:val="1ADB8D87"/>
    <w:rsid w:val="1AE16D4A"/>
    <w:rsid w:val="1B01496A"/>
    <w:rsid w:val="1B289451"/>
    <w:rsid w:val="1B2A3D53"/>
    <w:rsid w:val="1B3E64A1"/>
    <w:rsid w:val="1B4A0DE2"/>
    <w:rsid w:val="1B5337F7"/>
    <w:rsid w:val="1B9C4459"/>
    <w:rsid w:val="1BBDF54D"/>
    <w:rsid w:val="1BC0C9A2"/>
    <w:rsid w:val="1BD3BFA5"/>
    <w:rsid w:val="1BD5EFF9"/>
    <w:rsid w:val="1BE1758B"/>
    <w:rsid w:val="1BE4FA9D"/>
    <w:rsid w:val="1BF00BA8"/>
    <w:rsid w:val="1BF4E31F"/>
    <w:rsid w:val="1C343095"/>
    <w:rsid w:val="1C3AAC78"/>
    <w:rsid w:val="1C538339"/>
    <w:rsid w:val="1C625D20"/>
    <w:rsid w:val="1C7E2975"/>
    <w:rsid w:val="1C81B6FA"/>
    <w:rsid w:val="1C840002"/>
    <w:rsid w:val="1C9FA3C1"/>
    <w:rsid w:val="1CB6C62D"/>
    <w:rsid w:val="1CC7D75C"/>
    <w:rsid w:val="1CCC4D99"/>
    <w:rsid w:val="1CDEC58C"/>
    <w:rsid w:val="1CE05AE6"/>
    <w:rsid w:val="1CE92395"/>
    <w:rsid w:val="1CE9682A"/>
    <w:rsid w:val="1D0FA0CC"/>
    <w:rsid w:val="1D1728D0"/>
    <w:rsid w:val="1D24B540"/>
    <w:rsid w:val="1D253DB6"/>
    <w:rsid w:val="1D2EA0E5"/>
    <w:rsid w:val="1D31D3BF"/>
    <w:rsid w:val="1D3763A8"/>
    <w:rsid w:val="1D610022"/>
    <w:rsid w:val="1D624D34"/>
    <w:rsid w:val="1D73457B"/>
    <w:rsid w:val="1D7A407F"/>
    <w:rsid w:val="1D8256E0"/>
    <w:rsid w:val="1D8F5052"/>
    <w:rsid w:val="1DB7ED10"/>
    <w:rsid w:val="1DBB0A8B"/>
    <w:rsid w:val="1DC3D8F5"/>
    <w:rsid w:val="1DCA8E85"/>
    <w:rsid w:val="1DD6617A"/>
    <w:rsid w:val="1DEDF413"/>
    <w:rsid w:val="1E08C68F"/>
    <w:rsid w:val="1E3213C3"/>
    <w:rsid w:val="1E455D4B"/>
    <w:rsid w:val="1E606AB9"/>
    <w:rsid w:val="1E68B1DB"/>
    <w:rsid w:val="1E6CDBE4"/>
    <w:rsid w:val="1E8F4D7D"/>
    <w:rsid w:val="1E941373"/>
    <w:rsid w:val="1EB04C64"/>
    <w:rsid w:val="1EEDCC18"/>
    <w:rsid w:val="1EFB13AF"/>
    <w:rsid w:val="1F0A5A25"/>
    <w:rsid w:val="1F22E5A4"/>
    <w:rsid w:val="1F24BABE"/>
    <w:rsid w:val="1F46C0EF"/>
    <w:rsid w:val="1F47A2A7"/>
    <w:rsid w:val="1F4A5442"/>
    <w:rsid w:val="1FAF7FA0"/>
    <w:rsid w:val="1FB53828"/>
    <w:rsid w:val="1FF5713A"/>
    <w:rsid w:val="2011CD50"/>
    <w:rsid w:val="2032BBE4"/>
    <w:rsid w:val="2046490B"/>
    <w:rsid w:val="205886B3"/>
    <w:rsid w:val="205B46DF"/>
    <w:rsid w:val="20703B58"/>
    <w:rsid w:val="209E89BB"/>
    <w:rsid w:val="20A0F7E1"/>
    <w:rsid w:val="20ABA4CA"/>
    <w:rsid w:val="20AC8AE6"/>
    <w:rsid w:val="20D9F33B"/>
    <w:rsid w:val="20F0887D"/>
    <w:rsid w:val="20F97969"/>
    <w:rsid w:val="210184A0"/>
    <w:rsid w:val="2145C494"/>
    <w:rsid w:val="214E9327"/>
    <w:rsid w:val="2177FB49"/>
    <w:rsid w:val="21854682"/>
    <w:rsid w:val="218B7854"/>
    <w:rsid w:val="21AF4D99"/>
    <w:rsid w:val="21B1887C"/>
    <w:rsid w:val="21B1B7FB"/>
    <w:rsid w:val="21B85FDE"/>
    <w:rsid w:val="21D52171"/>
    <w:rsid w:val="21FE3111"/>
    <w:rsid w:val="220BE54E"/>
    <w:rsid w:val="22143EBF"/>
    <w:rsid w:val="221DDCF3"/>
    <w:rsid w:val="2220DD83"/>
    <w:rsid w:val="22220572"/>
    <w:rsid w:val="2230CAAD"/>
    <w:rsid w:val="223761F4"/>
    <w:rsid w:val="22688489"/>
    <w:rsid w:val="22916A13"/>
    <w:rsid w:val="22A8820F"/>
    <w:rsid w:val="22ACFE38"/>
    <w:rsid w:val="22C3CE06"/>
    <w:rsid w:val="22EBE5AE"/>
    <w:rsid w:val="22FFE9F6"/>
    <w:rsid w:val="2302EA08"/>
    <w:rsid w:val="23235852"/>
    <w:rsid w:val="232D3DAB"/>
    <w:rsid w:val="233DE9E8"/>
    <w:rsid w:val="234868D0"/>
    <w:rsid w:val="23644DF2"/>
    <w:rsid w:val="236831D7"/>
    <w:rsid w:val="237C5A7C"/>
    <w:rsid w:val="238C634C"/>
    <w:rsid w:val="23A82760"/>
    <w:rsid w:val="23AE2EA6"/>
    <w:rsid w:val="23C37BF7"/>
    <w:rsid w:val="23CD20D3"/>
    <w:rsid w:val="23D9A777"/>
    <w:rsid w:val="23EFC10D"/>
    <w:rsid w:val="23F4A013"/>
    <w:rsid w:val="2430FC42"/>
    <w:rsid w:val="243BA122"/>
    <w:rsid w:val="243BBFC7"/>
    <w:rsid w:val="2452C10B"/>
    <w:rsid w:val="245E311E"/>
    <w:rsid w:val="24730EA8"/>
    <w:rsid w:val="248B23FA"/>
    <w:rsid w:val="248B5E66"/>
    <w:rsid w:val="24935563"/>
    <w:rsid w:val="24AD7E00"/>
    <w:rsid w:val="24B019AD"/>
    <w:rsid w:val="24C97EFA"/>
    <w:rsid w:val="24CD93DB"/>
    <w:rsid w:val="24FF0AEC"/>
    <w:rsid w:val="250A8E3E"/>
    <w:rsid w:val="250E4CBB"/>
    <w:rsid w:val="250F4B40"/>
    <w:rsid w:val="250FC7F8"/>
    <w:rsid w:val="2539C6C1"/>
    <w:rsid w:val="2548F863"/>
    <w:rsid w:val="2555365B"/>
    <w:rsid w:val="2570FA50"/>
    <w:rsid w:val="2583484F"/>
    <w:rsid w:val="2585D1A6"/>
    <w:rsid w:val="25BAC33A"/>
    <w:rsid w:val="25D4CF19"/>
    <w:rsid w:val="25E5D8E8"/>
    <w:rsid w:val="25EF18F8"/>
    <w:rsid w:val="26284DDE"/>
    <w:rsid w:val="26453B1F"/>
    <w:rsid w:val="26496663"/>
    <w:rsid w:val="26496CD1"/>
    <w:rsid w:val="2653904D"/>
    <w:rsid w:val="26563E19"/>
    <w:rsid w:val="265CC13F"/>
    <w:rsid w:val="26651076"/>
    <w:rsid w:val="2679D83A"/>
    <w:rsid w:val="26B5524D"/>
    <w:rsid w:val="26C5E173"/>
    <w:rsid w:val="270051E5"/>
    <w:rsid w:val="27289A80"/>
    <w:rsid w:val="27398EF4"/>
    <w:rsid w:val="274F1A15"/>
    <w:rsid w:val="274F2FD3"/>
    <w:rsid w:val="274F531D"/>
    <w:rsid w:val="27508522"/>
    <w:rsid w:val="275E8513"/>
    <w:rsid w:val="27698535"/>
    <w:rsid w:val="2769CCF3"/>
    <w:rsid w:val="276B6700"/>
    <w:rsid w:val="27787CF8"/>
    <w:rsid w:val="27939423"/>
    <w:rsid w:val="27967AFA"/>
    <w:rsid w:val="27A1BF6C"/>
    <w:rsid w:val="27CD377D"/>
    <w:rsid w:val="27DF57A0"/>
    <w:rsid w:val="27F6F89C"/>
    <w:rsid w:val="28005E3C"/>
    <w:rsid w:val="280D804E"/>
    <w:rsid w:val="281B9D95"/>
    <w:rsid w:val="284E54F1"/>
    <w:rsid w:val="2855911D"/>
    <w:rsid w:val="28839565"/>
    <w:rsid w:val="2888439C"/>
    <w:rsid w:val="28BFC1C9"/>
    <w:rsid w:val="28C7451A"/>
    <w:rsid w:val="28D9A401"/>
    <w:rsid w:val="28F73AD3"/>
    <w:rsid w:val="2904CDA8"/>
    <w:rsid w:val="2905642C"/>
    <w:rsid w:val="29275EFC"/>
    <w:rsid w:val="2950DB00"/>
    <w:rsid w:val="2952EA11"/>
    <w:rsid w:val="296896BF"/>
    <w:rsid w:val="2970786A"/>
    <w:rsid w:val="297F8798"/>
    <w:rsid w:val="2993F60E"/>
    <w:rsid w:val="299755D0"/>
    <w:rsid w:val="29993F1B"/>
    <w:rsid w:val="29B9A3A2"/>
    <w:rsid w:val="29C8D5D3"/>
    <w:rsid w:val="29D01FAE"/>
    <w:rsid w:val="29EFB58A"/>
    <w:rsid w:val="29F8B189"/>
    <w:rsid w:val="2A16A73E"/>
    <w:rsid w:val="2A6552D9"/>
    <w:rsid w:val="2A6BA262"/>
    <w:rsid w:val="2A74E016"/>
    <w:rsid w:val="2A7FD6C7"/>
    <w:rsid w:val="2AA24F77"/>
    <w:rsid w:val="2ABA3380"/>
    <w:rsid w:val="2AD06E61"/>
    <w:rsid w:val="2AD1EF23"/>
    <w:rsid w:val="2AF59D45"/>
    <w:rsid w:val="2AF94D1A"/>
    <w:rsid w:val="2B2D0402"/>
    <w:rsid w:val="2B51F65E"/>
    <w:rsid w:val="2B927E23"/>
    <w:rsid w:val="2B9B6FCE"/>
    <w:rsid w:val="2BB28642"/>
    <w:rsid w:val="2BB28642"/>
    <w:rsid w:val="2BCE677D"/>
    <w:rsid w:val="2BD50C90"/>
    <w:rsid w:val="2BD52564"/>
    <w:rsid w:val="2BE738D5"/>
    <w:rsid w:val="2BF382A5"/>
    <w:rsid w:val="2C37CFAA"/>
    <w:rsid w:val="2C37ECF3"/>
    <w:rsid w:val="2C482A9D"/>
    <w:rsid w:val="2C5153E0"/>
    <w:rsid w:val="2C53B4D0"/>
    <w:rsid w:val="2C6CDDCF"/>
    <w:rsid w:val="2C7DD92D"/>
    <w:rsid w:val="2CDC216C"/>
    <w:rsid w:val="2CE82CEF"/>
    <w:rsid w:val="2D352C66"/>
    <w:rsid w:val="2D72E26E"/>
    <w:rsid w:val="2D7D4412"/>
    <w:rsid w:val="2D888EF7"/>
    <w:rsid w:val="2D960610"/>
    <w:rsid w:val="2DA68923"/>
    <w:rsid w:val="2DB252C7"/>
    <w:rsid w:val="2DD51B62"/>
    <w:rsid w:val="2DEE891E"/>
    <w:rsid w:val="2DF40714"/>
    <w:rsid w:val="2DFC3BDB"/>
    <w:rsid w:val="2E1BF7C5"/>
    <w:rsid w:val="2E1FA131"/>
    <w:rsid w:val="2E215FE7"/>
    <w:rsid w:val="2E60F97B"/>
    <w:rsid w:val="2E77AF74"/>
    <w:rsid w:val="2E781C45"/>
    <w:rsid w:val="2E830A44"/>
    <w:rsid w:val="2E9B9740"/>
    <w:rsid w:val="2EA39247"/>
    <w:rsid w:val="2EAD137C"/>
    <w:rsid w:val="2EBB2AC0"/>
    <w:rsid w:val="2EBCB49E"/>
    <w:rsid w:val="2ED01091"/>
    <w:rsid w:val="2ED55830"/>
    <w:rsid w:val="2EE4F63C"/>
    <w:rsid w:val="2F18FF3D"/>
    <w:rsid w:val="2F2E9D24"/>
    <w:rsid w:val="2F2FEA00"/>
    <w:rsid w:val="2F4286E2"/>
    <w:rsid w:val="2F465076"/>
    <w:rsid w:val="2F6EDF7C"/>
    <w:rsid w:val="2FBEE1A7"/>
    <w:rsid w:val="2FC5CB79"/>
    <w:rsid w:val="2FDC6C9C"/>
    <w:rsid w:val="2FF335BB"/>
    <w:rsid w:val="3016A228"/>
    <w:rsid w:val="3028D73A"/>
    <w:rsid w:val="30664F8C"/>
    <w:rsid w:val="30849091"/>
    <w:rsid w:val="3097A793"/>
    <w:rsid w:val="30D5A187"/>
    <w:rsid w:val="30DAEF01"/>
    <w:rsid w:val="30E906A1"/>
    <w:rsid w:val="30FF0950"/>
    <w:rsid w:val="30FFFEB4"/>
    <w:rsid w:val="31043656"/>
    <w:rsid w:val="310B7A96"/>
    <w:rsid w:val="3127B530"/>
    <w:rsid w:val="31345379"/>
    <w:rsid w:val="315ACE7F"/>
    <w:rsid w:val="315CE670"/>
    <w:rsid w:val="316E2924"/>
    <w:rsid w:val="3179D35F"/>
    <w:rsid w:val="31CF6743"/>
    <w:rsid w:val="31E64EE7"/>
    <w:rsid w:val="31ED9286"/>
    <w:rsid w:val="321DA2BF"/>
    <w:rsid w:val="323234AA"/>
    <w:rsid w:val="3251C492"/>
    <w:rsid w:val="328474ED"/>
    <w:rsid w:val="3291CD57"/>
    <w:rsid w:val="32A78EF0"/>
    <w:rsid w:val="32ABFF29"/>
    <w:rsid w:val="32B871FC"/>
    <w:rsid w:val="32B93F9F"/>
    <w:rsid w:val="32D4D75C"/>
    <w:rsid w:val="32F8E4FE"/>
    <w:rsid w:val="32F9F035"/>
    <w:rsid w:val="332CD2C4"/>
    <w:rsid w:val="333E1CE0"/>
    <w:rsid w:val="3342A8F1"/>
    <w:rsid w:val="334FDB9C"/>
    <w:rsid w:val="3360868F"/>
    <w:rsid w:val="3383D3C6"/>
    <w:rsid w:val="338DEEF2"/>
    <w:rsid w:val="3392C46C"/>
    <w:rsid w:val="33A1913B"/>
    <w:rsid w:val="33B6773F"/>
    <w:rsid w:val="33E0BF0A"/>
    <w:rsid w:val="341CEE10"/>
    <w:rsid w:val="3435E0AE"/>
    <w:rsid w:val="3457B212"/>
    <w:rsid w:val="345BC2A0"/>
    <w:rsid w:val="34621D8D"/>
    <w:rsid w:val="34640C0E"/>
    <w:rsid w:val="3464D93C"/>
    <w:rsid w:val="347DE7ED"/>
    <w:rsid w:val="348AF69A"/>
    <w:rsid w:val="348BDF5A"/>
    <w:rsid w:val="3490DD01"/>
    <w:rsid w:val="3495538E"/>
    <w:rsid w:val="34A444E1"/>
    <w:rsid w:val="34A83EF8"/>
    <w:rsid w:val="34ACD7A7"/>
    <w:rsid w:val="34C47EA7"/>
    <w:rsid w:val="34F7100A"/>
    <w:rsid w:val="3511FA3D"/>
    <w:rsid w:val="35132E4F"/>
    <w:rsid w:val="353D844C"/>
    <w:rsid w:val="3556DF7F"/>
    <w:rsid w:val="356E21A9"/>
    <w:rsid w:val="3587B1AE"/>
    <w:rsid w:val="35B4642C"/>
    <w:rsid w:val="35C702F4"/>
    <w:rsid w:val="35D23154"/>
    <w:rsid w:val="35DD98DC"/>
    <w:rsid w:val="36183CEE"/>
    <w:rsid w:val="361B2419"/>
    <w:rsid w:val="362C1E1A"/>
    <w:rsid w:val="3650E9DB"/>
    <w:rsid w:val="36697119"/>
    <w:rsid w:val="367F9F40"/>
    <w:rsid w:val="368E528D"/>
    <w:rsid w:val="36998159"/>
    <w:rsid w:val="36AC6C03"/>
    <w:rsid w:val="36BCDDCA"/>
    <w:rsid w:val="36C3471D"/>
    <w:rsid w:val="36D0D198"/>
    <w:rsid w:val="36D4B905"/>
    <w:rsid w:val="36D68291"/>
    <w:rsid w:val="36EF5CFA"/>
    <w:rsid w:val="36F8B037"/>
    <w:rsid w:val="36FDA748"/>
    <w:rsid w:val="371913A1"/>
    <w:rsid w:val="371F19DB"/>
    <w:rsid w:val="37210C17"/>
    <w:rsid w:val="3727F4D5"/>
    <w:rsid w:val="373A019A"/>
    <w:rsid w:val="373CB065"/>
    <w:rsid w:val="374283CE"/>
    <w:rsid w:val="37508A14"/>
    <w:rsid w:val="3752DB0B"/>
    <w:rsid w:val="379A353D"/>
    <w:rsid w:val="37A8B8F3"/>
    <w:rsid w:val="37AA9463"/>
    <w:rsid w:val="37C67360"/>
    <w:rsid w:val="37D04343"/>
    <w:rsid w:val="37D55E6F"/>
    <w:rsid w:val="37E01B7D"/>
    <w:rsid w:val="37E0FBBA"/>
    <w:rsid w:val="37EBDA5C"/>
    <w:rsid w:val="37F07261"/>
    <w:rsid w:val="38083DCD"/>
    <w:rsid w:val="38233B00"/>
    <w:rsid w:val="38245860"/>
    <w:rsid w:val="382FFED1"/>
    <w:rsid w:val="38370A97"/>
    <w:rsid w:val="38475A39"/>
    <w:rsid w:val="3853A6C3"/>
    <w:rsid w:val="386F355B"/>
    <w:rsid w:val="38704832"/>
    <w:rsid w:val="38798863"/>
    <w:rsid w:val="387F74BA"/>
    <w:rsid w:val="3895EBC5"/>
    <w:rsid w:val="38A188B2"/>
    <w:rsid w:val="38A77B63"/>
    <w:rsid w:val="38AE88E2"/>
    <w:rsid w:val="38C02E09"/>
    <w:rsid w:val="38C690BE"/>
    <w:rsid w:val="38D1D80A"/>
    <w:rsid w:val="38D83B8B"/>
    <w:rsid w:val="392EACFE"/>
    <w:rsid w:val="3930E261"/>
    <w:rsid w:val="393204D2"/>
    <w:rsid w:val="39546620"/>
    <w:rsid w:val="39ADE6BE"/>
    <w:rsid w:val="39AEAE01"/>
    <w:rsid w:val="39B1EB1D"/>
    <w:rsid w:val="39CA1E24"/>
    <w:rsid w:val="39E65287"/>
    <w:rsid w:val="39EC250C"/>
    <w:rsid w:val="3A156CFC"/>
    <w:rsid w:val="3A1F3227"/>
    <w:rsid w:val="3A30A127"/>
    <w:rsid w:val="3A4783A7"/>
    <w:rsid w:val="3A50F56E"/>
    <w:rsid w:val="3A536008"/>
    <w:rsid w:val="3A6A2FCC"/>
    <w:rsid w:val="3A74AD68"/>
    <w:rsid w:val="3A86EDC7"/>
    <w:rsid w:val="3A9AE615"/>
    <w:rsid w:val="3AE46DC9"/>
    <w:rsid w:val="3AFAD3BB"/>
    <w:rsid w:val="3AFD3F77"/>
    <w:rsid w:val="3B0121F4"/>
    <w:rsid w:val="3B07DDB3"/>
    <w:rsid w:val="3B1DB8AA"/>
    <w:rsid w:val="3B21CB0E"/>
    <w:rsid w:val="3B2221E9"/>
    <w:rsid w:val="3B376265"/>
    <w:rsid w:val="3B3B2CA0"/>
    <w:rsid w:val="3B4ED5C9"/>
    <w:rsid w:val="3B7765AE"/>
    <w:rsid w:val="3B7A4C21"/>
    <w:rsid w:val="3B8B1016"/>
    <w:rsid w:val="3B8DEAAE"/>
    <w:rsid w:val="3B980A52"/>
    <w:rsid w:val="3BA5F4C9"/>
    <w:rsid w:val="3BEB3F37"/>
    <w:rsid w:val="3C01CBDC"/>
    <w:rsid w:val="3C03FB74"/>
    <w:rsid w:val="3C0A2923"/>
    <w:rsid w:val="3C1560AC"/>
    <w:rsid w:val="3C28664C"/>
    <w:rsid w:val="3C2F8C75"/>
    <w:rsid w:val="3C30A33F"/>
    <w:rsid w:val="3C313CD4"/>
    <w:rsid w:val="3C49C83A"/>
    <w:rsid w:val="3C7BBA6A"/>
    <w:rsid w:val="3C91CF47"/>
    <w:rsid w:val="3CC2850B"/>
    <w:rsid w:val="3CE788E3"/>
    <w:rsid w:val="3D23F30A"/>
    <w:rsid w:val="3D37F18E"/>
    <w:rsid w:val="3D397EBD"/>
    <w:rsid w:val="3D403B04"/>
    <w:rsid w:val="3D4B01F1"/>
    <w:rsid w:val="3D551788"/>
    <w:rsid w:val="3DA00F9D"/>
    <w:rsid w:val="3DD4425B"/>
    <w:rsid w:val="3DD64D64"/>
    <w:rsid w:val="3DDB6393"/>
    <w:rsid w:val="3DE89E6B"/>
    <w:rsid w:val="3DF580E1"/>
    <w:rsid w:val="3DFCF414"/>
    <w:rsid w:val="3E0F82EB"/>
    <w:rsid w:val="3E133C6E"/>
    <w:rsid w:val="3E13F6AC"/>
    <w:rsid w:val="3E2B7AB7"/>
    <w:rsid w:val="3E338CC9"/>
    <w:rsid w:val="3E4E6DE2"/>
    <w:rsid w:val="3E560F11"/>
    <w:rsid w:val="3E628AC7"/>
    <w:rsid w:val="3E63D6D3"/>
    <w:rsid w:val="3E72D46D"/>
    <w:rsid w:val="3E776CC2"/>
    <w:rsid w:val="3E88AB49"/>
    <w:rsid w:val="3EBB01EC"/>
    <w:rsid w:val="3ECB01FA"/>
    <w:rsid w:val="3ED75075"/>
    <w:rsid w:val="3EF54149"/>
    <w:rsid w:val="3F5200A5"/>
    <w:rsid w:val="3F6DB55B"/>
    <w:rsid w:val="3F7966E6"/>
    <w:rsid w:val="3F9E3E31"/>
    <w:rsid w:val="3FAB5952"/>
    <w:rsid w:val="3FECE157"/>
    <w:rsid w:val="3FF17A9B"/>
    <w:rsid w:val="4009CDDF"/>
    <w:rsid w:val="400C93B9"/>
    <w:rsid w:val="4016325F"/>
    <w:rsid w:val="401C240A"/>
    <w:rsid w:val="402398BC"/>
    <w:rsid w:val="4028E68A"/>
    <w:rsid w:val="4031719C"/>
    <w:rsid w:val="4057567F"/>
    <w:rsid w:val="4062B2FB"/>
    <w:rsid w:val="406C1767"/>
    <w:rsid w:val="407A328A"/>
    <w:rsid w:val="4080C12A"/>
    <w:rsid w:val="4081FA7B"/>
    <w:rsid w:val="4086ABB0"/>
    <w:rsid w:val="408A0422"/>
    <w:rsid w:val="40C75E4C"/>
    <w:rsid w:val="40CE035D"/>
    <w:rsid w:val="410590FB"/>
    <w:rsid w:val="4119F6D6"/>
    <w:rsid w:val="412B4B92"/>
    <w:rsid w:val="41304075"/>
    <w:rsid w:val="4133A2E5"/>
    <w:rsid w:val="417653F7"/>
    <w:rsid w:val="41AF15D7"/>
    <w:rsid w:val="41CC7A01"/>
    <w:rsid w:val="41D23FEA"/>
    <w:rsid w:val="41F6B39D"/>
    <w:rsid w:val="4201097A"/>
    <w:rsid w:val="4206B6A1"/>
    <w:rsid w:val="423728E9"/>
    <w:rsid w:val="425546CB"/>
    <w:rsid w:val="425E1561"/>
    <w:rsid w:val="42787DBE"/>
    <w:rsid w:val="428F2CF2"/>
    <w:rsid w:val="429C56DE"/>
    <w:rsid w:val="42B48897"/>
    <w:rsid w:val="42B72BE7"/>
    <w:rsid w:val="42D6A50E"/>
    <w:rsid w:val="42D77724"/>
    <w:rsid w:val="4307A00F"/>
    <w:rsid w:val="4332859C"/>
    <w:rsid w:val="43407012"/>
    <w:rsid w:val="43635B46"/>
    <w:rsid w:val="436A98BE"/>
    <w:rsid w:val="43A26506"/>
    <w:rsid w:val="43B019E1"/>
    <w:rsid w:val="43D2903F"/>
    <w:rsid w:val="43D33D09"/>
    <w:rsid w:val="43ED225F"/>
    <w:rsid w:val="43F758E6"/>
    <w:rsid w:val="4406ECB5"/>
    <w:rsid w:val="4425B1E2"/>
    <w:rsid w:val="4469A584"/>
    <w:rsid w:val="446B58B8"/>
    <w:rsid w:val="447173A2"/>
    <w:rsid w:val="44BAA577"/>
    <w:rsid w:val="44E7292F"/>
    <w:rsid w:val="45023A60"/>
    <w:rsid w:val="4508C31A"/>
    <w:rsid w:val="450AA68A"/>
    <w:rsid w:val="450FC483"/>
    <w:rsid w:val="45283900"/>
    <w:rsid w:val="45505157"/>
    <w:rsid w:val="455E3BC1"/>
    <w:rsid w:val="456E727B"/>
    <w:rsid w:val="458007F0"/>
    <w:rsid w:val="459FC106"/>
    <w:rsid w:val="45D23149"/>
    <w:rsid w:val="45DE9E6F"/>
    <w:rsid w:val="45DFF53E"/>
    <w:rsid w:val="45E5BF28"/>
    <w:rsid w:val="45F306E5"/>
    <w:rsid w:val="4601AA23"/>
    <w:rsid w:val="4612BD20"/>
    <w:rsid w:val="462F9CD0"/>
    <w:rsid w:val="4646CC17"/>
    <w:rsid w:val="4656AE25"/>
    <w:rsid w:val="46823779"/>
    <w:rsid w:val="46BE088B"/>
    <w:rsid w:val="46DE57D0"/>
    <w:rsid w:val="470A2D0E"/>
    <w:rsid w:val="473B0884"/>
    <w:rsid w:val="474EA805"/>
    <w:rsid w:val="476BA2F2"/>
    <w:rsid w:val="4780F2BE"/>
    <w:rsid w:val="47AF3AA1"/>
    <w:rsid w:val="47ED9ABE"/>
    <w:rsid w:val="48031049"/>
    <w:rsid w:val="4853CC0B"/>
    <w:rsid w:val="4865CD53"/>
    <w:rsid w:val="48889686"/>
    <w:rsid w:val="488B9902"/>
    <w:rsid w:val="48AD3F1C"/>
    <w:rsid w:val="48C487BB"/>
    <w:rsid w:val="48C78E60"/>
    <w:rsid w:val="48D9E13A"/>
    <w:rsid w:val="48FC1B9B"/>
    <w:rsid w:val="493ECD11"/>
    <w:rsid w:val="49914E06"/>
    <w:rsid w:val="49AAA5BC"/>
    <w:rsid w:val="49AD7463"/>
    <w:rsid w:val="49D5F6EF"/>
    <w:rsid w:val="49D66D0C"/>
    <w:rsid w:val="49F14A59"/>
    <w:rsid w:val="4A1CEE08"/>
    <w:rsid w:val="4A21627A"/>
    <w:rsid w:val="4A21FE28"/>
    <w:rsid w:val="4A35259E"/>
    <w:rsid w:val="4A70903D"/>
    <w:rsid w:val="4A9BE9B5"/>
    <w:rsid w:val="4B003BF0"/>
    <w:rsid w:val="4B0FDC3A"/>
    <w:rsid w:val="4B2119A7"/>
    <w:rsid w:val="4B3195AF"/>
    <w:rsid w:val="4B35E8A2"/>
    <w:rsid w:val="4B36B281"/>
    <w:rsid w:val="4B3B15DD"/>
    <w:rsid w:val="4B4615DE"/>
    <w:rsid w:val="4B475292"/>
    <w:rsid w:val="4B50D3B2"/>
    <w:rsid w:val="4B55BCEB"/>
    <w:rsid w:val="4B5A2067"/>
    <w:rsid w:val="4B6D0457"/>
    <w:rsid w:val="4B7C3879"/>
    <w:rsid w:val="4BA74FA8"/>
    <w:rsid w:val="4BE19BF6"/>
    <w:rsid w:val="4C0502FB"/>
    <w:rsid w:val="4C1032F4"/>
    <w:rsid w:val="4C474CB8"/>
    <w:rsid w:val="4C67B6ED"/>
    <w:rsid w:val="4C9F2493"/>
    <w:rsid w:val="4CA46153"/>
    <w:rsid w:val="4CA86657"/>
    <w:rsid w:val="4CBC1C86"/>
    <w:rsid w:val="4CC23933"/>
    <w:rsid w:val="4CCA1018"/>
    <w:rsid w:val="4CCD004E"/>
    <w:rsid w:val="4CCE8119"/>
    <w:rsid w:val="4D1E8AE3"/>
    <w:rsid w:val="4D2141A2"/>
    <w:rsid w:val="4D2C4616"/>
    <w:rsid w:val="4D38219A"/>
    <w:rsid w:val="4D38CC8C"/>
    <w:rsid w:val="4D7E3B6C"/>
    <w:rsid w:val="4D91E4BD"/>
    <w:rsid w:val="4DA95E57"/>
    <w:rsid w:val="4DB33F65"/>
    <w:rsid w:val="4DD162AE"/>
    <w:rsid w:val="4DDB8ED8"/>
    <w:rsid w:val="4DE838B5"/>
    <w:rsid w:val="4DFD2759"/>
    <w:rsid w:val="4E0E51D0"/>
    <w:rsid w:val="4E167F71"/>
    <w:rsid w:val="4E3E68B4"/>
    <w:rsid w:val="4E521ACF"/>
    <w:rsid w:val="4E627C5B"/>
    <w:rsid w:val="4E6E4ACE"/>
    <w:rsid w:val="4E7BF445"/>
    <w:rsid w:val="4E7CCB4B"/>
    <w:rsid w:val="4E826BC7"/>
    <w:rsid w:val="4E968551"/>
    <w:rsid w:val="4EA32026"/>
    <w:rsid w:val="4EA9B2D0"/>
    <w:rsid w:val="4EACF71A"/>
    <w:rsid w:val="4EB8FEC1"/>
    <w:rsid w:val="4EC3F14C"/>
    <w:rsid w:val="4EEB0135"/>
    <w:rsid w:val="4EF002B8"/>
    <w:rsid w:val="4EF4C0D1"/>
    <w:rsid w:val="4F206200"/>
    <w:rsid w:val="4F424699"/>
    <w:rsid w:val="4F57272F"/>
    <w:rsid w:val="4F6DEBB4"/>
    <w:rsid w:val="4F7A781A"/>
    <w:rsid w:val="4F7F7713"/>
    <w:rsid w:val="4F8031AD"/>
    <w:rsid w:val="4FA8DFBF"/>
    <w:rsid w:val="4FB30E2A"/>
    <w:rsid w:val="4FC68673"/>
    <w:rsid w:val="4FD8FDE2"/>
    <w:rsid w:val="500DD232"/>
    <w:rsid w:val="501ADF3E"/>
    <w:rsid w:val="50257300"/>
    <w:rsid w:val="50409692"/>
    <w:rsid w:val="504A673D"/>
    <w:rsid w:val="505F7B47"/>
    <w:rsid w:val="5062B280"/>
    <w:rsid w:val="5063A5E0"/>
    <w:rsid w:val="50C7AAEA"/>
    <w:rsid w:val="5119753E"/>
    <w:rsid w:val="512F33DF"/>
    <w:rsid w:val="51350543"/>
    <w:rsid w:val="513F365F"/>
    <w:rsid w:val="5142EEBC"/>
    <w:rsid w:val="516CF30F"/>
    <w:rsid w:val="518B4AC3"/>
    <w:rsid w:val="51954546"/>
    <w:rsid w:val="519D9B76"/>
    <w:rsid w:val="51B61939"/>
    <w:rsid w:val="51C88EEE"/>
    <w:rsid w:val="51D6FACF"/>
    <w:rsid w:val="51E47E73"/>
    <w:rsid w:val="52068BBA"/>
    <w:rsid w:val="520C5847"/>
    <w:rsid w:val="523BEBEA"/>
    <w:rsid w:val="524CBF5A"/>
    <w:rsid w:val="527AE671"/>
    <w:rsid w:val="52E2578B"/>
    <w:rsid w:val="52E6F294"/>
    <w:rsid w:val="52E97460"/>
    <w:rsid w:val="52F4BE93"/>
    <w:rsid w:val="5300AAFF"/>
    <w:rsid w:val="531BB40F"/>
    <w:rsid w:val="53335D9C"/>
    <w:rsid w:val="53623F7D"/>
    <w:rsid w:val="536CE733"/>
    <w:rsid w:val="538474CE"/>
    <w:rsid w:val="53B3A87C"/>
    <w:rsid w:val="53BC71F4"/>
    <w:rsid w:val="540E2F9F"/>
    <w:rsid w:val="541DA9C3"/>
    <w:rsid w:val="54237C4D"/>
    <w:rsid w:val="542DC312"/>
    <w:rsid w:val="5436140A"/>
    <w:rsid w:val="543D19DE"/>
    <w:rsid w:val="5441A2B7"/>
    <w:rsid w:val="54433327"/>
    <w:rsid w:val="545519CB"/>
    <w:rsid w:val="545FBEF8"/>
    <w:rsid w:val="547030DA"/>
    <w:rsid w:val="547D025C"/>
    <w:rsid w:val="549D15FE"/>
    <w:rsid w:val="54B46E7D"/>
    <w:rsid w:val="54B4C4ED"/>
    <w:rsid w:val="54C08186"/>
    <w:rsid w:val="54E39B12"/>
    <w:rsid w:val="54EAC53F"/>
    <w:rsid w:val="54F357BD"/>
    <w:rsid w:val="551F9D47"/>
    <w:rsid w:val="55266B5D"/>
    <w:rsid w:val="5547C206"/>
    <w:rsid w:val="556F383A"/>
    <w:rsid w:val="557385A6"/>
    <w:rsid w:val="558E5560"/>
    <w:rsid w:val="55924C7D"/>
    <w:rsid w:val="55AA1A08"/>
    <w:rsid w:val="55B9A3DF"/>
    <w:rsid w:val="55CD683C"/>
    <w:rsid w:val="55F8B53E"/>
    <w:rsid w:val="560305F9"/>
    <w:rsid w:val="564CA11B"/>
    <w:rsid w:val="5652719D"/>
    <w:rsid w:val="566851F2"/>
    <w:rsid w:val="568C1005"/>
    <w:rsid w:val="56A54818"/>
    <w:rsid w:val="56E2CC48"/>
    <w:rsid w:val="56E63539"/>
    <w:rsid w:val="56F68152"/>
    <w:rsid w:val="5715996C"/>
    <w:rsid w:val="57198AF1"/>
    <w:rsid w:val="572571EF"/>
    <w:rsid w:val="575D4720"/>
    <w:rsid w:val="578AC81C"/>
    <w:rsid w:val="57AB671F"/>
    <w:rsid w:val="57C51F56"/>
    <w:rsid w:val="57CA5ECC"/>
    <w:rsid w:val="57CEE98C"/>
    <w:rsid w:val="57F28916"/>
    <w:rsid w:val="57FB6F2A"/>
    <w:rsid w:val="580C4304"/>
    <w:rsid w:val="583CA329"/>
    <w:rsid w:val="58557A90"/>
    <w:rsid w:val="587BA5DF"/>
    <w:rsid w:val="58820A6C"/>
    <w:rsid w:val="58827EDD"/>
    <w:rsid w:val="58B6F82D"/>
    <w:rsid w:val="58BD4AF3"/>
    <w:rsid w:val="58CAD864"/>
    <w:rsid w:val="58E5F891"/>
    <w:rsid w:val="58F1123B"/>
    <w:rsid w:val="59069E76"/>
    <w:rsid w:val="59231CD1"/>
    <w:rsid w:val="593CAF91"/>
    <w:rsid w:val="59572BCE"/>
    <w:rsid w:val="597BF2AE"/>
    <w:rsid w:val="599E995B"/>
    <w:rsid w:val="59A0E1D1"/>
    <w:rsid w:val="59C53A34"/>
    <w:rsid w:val="59D85D1D"/>
    <w:rsid w:val="59E996DD"/>
    <w:rsid w:val="59F4BFE8"/>
    <w:rsid w:val="59FB49DE"/>
    <w:rsid w:val="5A11BF7A"/>
    <w:rsid w:val="5A16F404"/>
    <w:rsid w:val="5A1BFC73"/>
    <w:rsid w:val="5A2C30A1"/>
    <w:rsid w:val="5A356C14"/>
    <w:rsid w:val="5A3EBD4F"/>
    <w:rsid w:val="5A467011"/>
    <w:rsid w:val="5A69D874"/>
    <w:rsid w:val="5A6C36AC"/>
    <w:rsid w:val="5A718980"/>
    <w:rsid w:val="5A873E6C"/>
    <w:rsid w:val="5A8BC8D6"/>
    <w:rsid w:val="5B0559EC"/>
    <w:rsid w:val="5B0786F9"/>
    <w:rsid w:val="5B459B45"/>
    <w:rsid w:val="5B697716"/>
    <w:rsid w:val="5B807706"/>
    <w:rsid w:val="5B8AD56E"/>
    <w:rsid w:val="5BA1831C"/>
    <w:rsid w:val="5BA43F97"/>
    <w:rsid w:val="5BAC8A26"/>
    <w:rsid w:val="5BD070B4"/>
    <w:rsid w:val="5BF0EFBE"/>
    <w:rsid w:val="5BF59070"/>
    <w:rsid w:val="5C240A67"/>
    <w:rsid w:val="5C52A80D"/>
    <w:rsid w:val="5C864405"/>
    <w:rsid w:val="5C92ACA7"/>
    <w:rsid w:val="5CA02BCA"/>
    <w:rsid w:val="5CAB9512"/>
    <w:rsid w:val="5CAD5D51"/>
    <w:rsid w:val="5CB304FE"/>
    <w:rsid w:val="5CC861CE"/>
    <w:rsid w:val="5CE0D156"/>
    <w:rsid w:val="5CEA374F"/>
    <w:rsid w:val="5CFC7247"/>
    <w:rsid w:val="5D0C7B8A"/>
    <w:rsid w:val="5D573B2A"/>
    <w:rsid w:val="5D5F2E38"/>
    <w:rsid w:val="5D5F4203"/>
    <w:rsid w:val="5D6785D2"/>
    <w:rsid w:val="5D6839FB"/>
    <w:rsid w:val="5DA13FE7"/>
    <w:rsid w:val="5DA31DAB"/>
    <w:rsid w:val="5DF63D06"/>
    <w:rsid w:val="5DF658B6"/>
    <w:rsid w:val="5E2572B2"/>
    <w:rsid w:val="5E54BC18"/>
    <w:rsid w:val="5E62937C"/>
    <w:rsid w:val="5E6D5219"/>
    <w:rsid w:val="5E7C2656"/>
    <w:rsid w:val="5E7D9B08"/>
    <w:rsid w:val="5E8CAC3E"/>
    <w:rsid w:val="5E94CBF8"/>
    <w:rsid w:val="5EA3E33E"/>
    <w:rsid w:val="5EC3C018"/>
    <w:rsid w:val="5EC3D54D"/>
    <w:rsid w:val="5ED034C5"/>
    <w:rsid w:val="5EDB1094"/>
    <w:rsid w:val="5EEDBE01"/>
    <w:rsid w:val="5EFFA769"/>
    <w:rsid w:val="5F195673"/>
    <w:rsid w:val="5F30E426"/>
    <w:rsid w:val="5F3ED44C"/>
    <w:rsid w:val="5F5C2764"/>
    <w:rsid w:val="5F626FE3"/>
    <w:rsid w:val="5F6BCB10"/>
    <w:rsid w:val="5F795CF1"/>
    <w:rsid w:val="5F869AAE"/>
    <w:rsid w:val="5F8F0B31"/>
    <w:rsid w:val="5FAEF695"/>
    <w:rsid w:val="5FB5BE7E"/>
    <w:rsid w:val="5FCF7576"/>
    <w:rsid w:val="5FF39FFF"/>
    <w:rsid w:val="5FFA8F80"/>
    <w:rsid w:val="60200BE8"/>
    <w:rsid w:val="605A55B7"/>
    <w:rsid w:val="60601737"/>
    <w:rsid w:val="60649973"/>
    <w:rsid w:val="60999275"/>
    <w:rsid w:val="60AB229B"/>
    <w:rsid w:val="60AE6C46"/>
    <w:rsid w:val="60B87197"/>
    <w:rsid w:val="60C57BEA"/>
    <w:rsid w:val="60C59876"/>
    <w:rsid w:val="60EC35A4"/>
    <w:rsid w:val="60ED61C9"/>
    <w:rsid w:val="60EFF449"/>
    <w:rsid w:val="60FC670F"/>
    <w:rsid w:val="612EE8BB"/>
    <w:rsid w:val="6135EC11"/>
    <w:rsid w:val="613995D5"/>
    <w:rsid w:val="614A73B7"/>
    <w:rsid w:val="614BD02E"/>
    <w:rsid w:val="614F4CF3"/>
    <w:rsid w:val="6157FE46"/>
    <w:rsid w:val="61637B8F"/>
    <w:rsid w:val="617DA167"/>
    <w:rsid w:val="619472A4"/>
    <w:rsid w:val="619F6F2A"/>
    <w:rsid w:val="61B790F0"/>
    <w:rsid w:val="61D702F5"/>
    <w:rsid w:val="61E7AD75"/>
    <w:rsid w:val="621E7D68"/>
    <w:rsid w:val="623ED518"/>
    <w:rsid w:val="6253EB28"/>
    <w:rsid w:val="627DDA61"/>
    <w:rsid w:val="62C05EAA"/>
    <w:rsid w:val="62C3A87D"/>
    <w:rsid w:val="62D51C42"/>
    <w:rsid w:val="62EEB4A0"/>
    <w:rsid w:val="62F02B56"/>
    <w:rsid w:val="63295A4A"/>
    <w:rsid w:val="632AA737"/>
    <w:rsid w:val="6380CC80"/>
    <w:rsid w:val="63BA3069"/>
    <w:rsid w:val="63DA4693"/>
    <w:rsid w:val="64118171"/>
    <w:rsid w:val="6417BCB7"/>
    <w:rsid w:val="6418B0E9"/>
    <w:rsid w:val="641AFE81"/>
    <w:rsid w:val="643745F6"/>
    <w:rsid w:val="646BC17E"/>
    <w:rsid w:val="647A6672"/>
    <w:rsid w:val="649F7692"/>
    <w:rsid w:val="64BD1A63"/>
    <w:rsid w:val="64D2EA7E"/>
    <w:rsid w:val="64D9B154"/>
    <w:rsid w:val="64F51623"/>
    <w:rsid w:val="64FC1010"/>
    <w:rsid w:val="6509056C"/>
    <w:rsid w:val="65116287"/>
    <w:rsid w:val="6522161E"/>
    <w:rsid w:val="653019E7"/>
    <w:rsid w:val="653C94DC"/>
    <w:rsid w:val="654126F6"/>
    <w:rsid w:val="6551EB78"/>
    <w:rsid w:val="658C76A4"/>
    <w:rsid w:val="6593DC42"/>
    <w:rsid w:val="65D182D6"/>
    <w:rsid w:val="65DA143B"/>
    <w:rsid w:val="65E6EB3B"/>
    <w:rsid w:val="65F8B92B"/>
    <w:rsid w:val="65FD37EA"/>
    <w:rsid w:val="66001F89"/>
    <w:rsid w:val="661565F8"/>
    <w:rsid w:val="6661EE00"/>
    <w:rsid w:val="66657536"/>
    <w:rsid w:val="6675AF8D"/>
    <w:rsid w:val="66B2066E"/>
    <w:rsid w:val="66B26D98"/>
    <w:rsid w:val="66B2F8E8"/>
    <w:rsid w:val="66B4DAF2"/>
    <w:rsid w:val="66CD7511"/>
    <w:rsid w:val="66D3B96A"/>
    <w:rsid w:val="66F9ED79"/>
    <w:rsid w:val="6714910D"/>
    <w:rsid w:val="6716574D"/>
    <w:rsid w:val="67186202"/>
    <w:rsid w:val="671ECC25"/>
    <w:rsid w:val="673190C1"/>
    <w:rsid w:val="673D5187"/>
    <w:rsid w:val="67641041"/>
    <w:rsid w:val="67761C25"/>
    <w:rsid w:val="67873B19"/>
    <w:rsid w:val="6799E57F"/>
    <w:rsid w:val="67A4559B"/>
    <w:rsid w:val="67A47ADC"/>
    <w:rsid w:val="67B8792C"/>
    <w:rsid w:val="67C6173E"/>
    <w:rsid w:val="67C650AA"/>
    <w:rsid w:val="67FA4DB9"/>
    <w:rsid w:val="67FB64BD"/>
    <w:rsid w:val="680373FC"/>
    <w:rsid w:val="68190665"/>
    <w:rsid w:val="683100A4"/>
    <w:rsid w:val="686B54BF"/>
    <w:rsid w:val="687309C3"/>
    <w:rsid w:val="6882C9A7"/>
    <w:rsid w:val="688AEF30"/>
    <w:rsid w:val="688DB99A"/>
    <w:rsid w:val="689F3B9C"/>
    <w:rsid w:val="68C8F75C"/>
    <w:rsid w:val="68CA4CEF"/>
    <w:rsid w:val="68DED031"/>
    <w:rsid w:val="68E86F55"/>
    <w:rsid w:val="68EB514C"/>
    <w:rsid w:val="68FC1A10"/>
    <w:rsid w:val="690FC9BB"/>
    <w:rsid w:val="6911FC47"/>
    <w:rsid w:val="69152646"/>
    <w:rsid w:val="693C8F2C"/>
    <w:rsid w:val="694229A9"/>
    <w:rsid w:val="69466AD3"/>
    <w:rsid w:val="69498CF9"/>
    <w:rsid w:val="6959C996"/>
    <w:rsid w:val="695B905E"/>
    <w:rsid w:val="695D3DD6"/>
    <w:rsid w:val="69757FF7"/>
    <w:rsid w:val="69892A3D"/>
    <w:rsid w:val="698A0F06"/>
    <w:rsid w:val="698C97C5"/>
    <w:rsid w:val="69B68992"/>
    <w:rsid w:val="69BA3910"/>
    <w:rsid w:val="69C6D818"/>
    <w:rsid w:val="69D1B3A8"/>
    <w:rsid w:val="69D72DB5"/>
    <w:rsid w:val="69D7895F"/>
    <w:rsid w:val="69EE5301"/>
    <w:rsid w:val="69EF78A5"/>
    <w:rsid w:val="6A108745"/>
    <w:rsid w:val="6A297209"/>
    <w:rsid w:val="6A42647F"/>
    <w:rsid w:val="6A4D3390"/>
    <w:rsid w:val="6A573B68"/>
    <w:rsid w:val="6A691FCC"/>
    <w:rsid w:val="6A6FE75A"/>
    <w:rsid w:val="6A769343"/>
    <w:rsid w:val="6A790C1D"/>
    <w:rsid w:val="6A997DEA"/>
    <w:rsid w:val="6A9999A4"/>
    <w:rsid w:val="6AC99D57"/>
    <w:rsid w:val="6ACD5CAC"/>
    <w:rsid w:val="6AF74D9D"/>
    <w:rsid w:val="6B015E25"/>
    <w:rsid w:val="6B029544"/>
    <w:rsid w:val="6B28C51A"/>
    <w:rsid w:val="6B2B4DF9"/>
    <w:rsid w:val="6B3FADB7"/>
    <w:rsid w:val="6B62EB8F"/>
    <w:rsid w:val="6B92F8BA"/>
    <w:rsid w:val="6B991944"/>
    <w:rsid w:val="6BAB8BD9"/>
    <w:rsid w:val="6BB34E21"/>
    <w:rsid w:val="6BD7AE61"/>
    <w:rsid w:val="6BEF6C8A"/>
    <w:rsid w:val="6C0597DB"/>
    <w:rsid w:val="6C118699"/>
    <w:rsid w:val="6C340774"/>
    <w:rsid w:val="6C39BE45"/>
    <w:rsid w:val="6C5B7E58"/>
    <w:rsid w:val="6C5EED6C"/>
    <w:rsid w:val="6C60A612"/>
    <w:rsid w:val="6C7F5113"/>
    <w:rsid w:val="6CCE5408"/>
    <w:rsid w:val="6D19BD39"/>
    <w:rsid w:val="6D51580E"/>
    <w:rsid w:val="6D51D192"/>
    <w:rsid w:val="6D83663C"/>
    <w:rsid w:val="6DBCC7ED"/>
    <w:rsid w:val="6DE3176D"/>
    <w:rsid w:val="6DED7F8B"/>
    <w:rsid w:val="6E038F49"/>
    <w:rsid w:val="6E04A16F"/>
    <w:rsid w:val="6E0B12FC"/>
    <w:rsid w:val="6E150130"/>
    <w:rsid w:val="6E49C65E"/>
    <w:rsid w:val="6E4AE1F8"/>
    <w:rsid w:val="6E5BE7DD"/>
    <w:rsid w:val="6E758288"/>
    <w:rsid w:val="6EC92B1F"/>
    <w:rsid w:val="6EE394C0"/>
    <w:rsid w:val="6F2A470B"/>
    <w:rsid w:val="6F4D392D"/>
    <w:rsid w:val="6F517715"/>
    <w:rsid w:val="6F5DEF10"/>
    <w:rsid w:val="6F6B6F80"/>
    <w:rsid w:val="6F7AFD5C"/>
    <w:rsid w:val="6F956F65"/>
    <w:rsid w:val="6FAB1543"/>
    <w:rsid w:val="6FAE4682"/>
    <w:rsid w:val="6FB9C71B"/>
    <w:rsid w:val="6FF4A96C"/>
    <w:rsid w:val="6FF9CAEA"/>
    <w:rsid w:val="700F2465"/>
    <w:rsid w:val="70323BD7"/>
    <w:rsid w:val="7037D896"/>
    <w:rsid w:val="7038C2E0"/>
    <w:rsid w:val="703D325B"/>
    <w:rsid w:val="70600456"/>
    <w:rsid w:val="7067DFC0"/>
    <w:rsid w:val="706B1BA8"/>
    <w:rsid w:val="70C75F6B"/>
    <w:rsid w:val="70DA7B3A"/>
    <w:rsid w:val="70E8D415"/>
    <w:rsid w:val="70EDB89F"/>
    <w:rsid w:val="70F71AFA"/>
    <w:rsid w:val="70FC59E5"/>
    <w:rsid w:val="71041360"/>
    <w:rsid w:val="7106DFA9"/>
    <w:rsid w:val="712D4DB8"/>
    <w:rsid w:val="7137C2C5"/>
    <w:rsid w:val="713A321C"/>
    <w:rsid w:val="7170712E"/>
    <w:rsid w:val="7178053D"/>
    <w:rsid w:val="7198D3FC"/>
    <w:rsid w:val="71FA05BC"/>
    <w:rsid w:val="7207019E"/>
    <w:rsid w:val="72205004"/>
    <w:rsid w:val="724BF424"/>
    <w:rsid w:val="724C74EA"/>
    <w:rsid w:val="72543E2F"/>
    <w:rsid w:val="7266A353"/>
    <w:rsid w:val="727C7429"/>
    <w:rsid w:val="72852414"/>
    <w:rsid w:val="72893088"/>
    <w:rsid w:val="72AC3896"/>
    <w:rsid w:val="72CE459D"/>
    <w:rsid w:val="72E2EDDA"/>
    <w:rsid w:val="73032547"/>
    <w:rsid w:val="730A3E76"/>
    <w:rsid w:val="73124D2C"/>
    <w:rsid w:val="732C6CDA"/>
    <w:rsid w:val="73308475"/>
    <w:rsid w:val="733E8431"/>
    <w:rsid w:val="7368C995"/>
    <w:rsid w:val="73738506"/>
    <w:rsid w:val="7373B9A1"/>
    <w:rsid w:val="737757F6"/>
    <w:rsid w:val="73819AF2"/>
    <w:rsid w:val="73A87E3A"/>
    <w:rsid w:val="73CDFF53"/>
    <w:rsid w:val="73E49A66"/>
    <w:rsid w:val="73FAFC11"/>
    <w:rsid w:val="73FFFD9F"/>
    <w:rsid w:val="740641E4"/>
    <w:rsid w:val="741915DA"/>
    <w:rsid w:val="743BCB49"/>
    <w:rsid w:val="744781B1"/>
    <w:rsid w:val="744C95F5"/>
    <w:rsid w:val="745DEA83"/>
    <w:rsid w:val="746ED51B"/>
    <w:rsid w:val="7473CF06"/>
    <w:rsid w:val="747568B9"/>
    <w:rsid w:val="747F28B0"/>
    <w:rsid w:val="749027AE"/>
    <w:rsid w:val="749C7BFE"/>
    <w:rsid w:val="74ACF52B"/>
    <w:rsid w:val="74B0179C"/>
    <w:rsid w:val="74B5D93C"/>
    <w:rsid w:val="74B65616"/>
    <w:rsid w:val="74B7B90A"/>
    <w:rsid w:val="74C8C828"/>
    <w:rsid w:val="74D5DF87"/>
    <w:rsid w:val="7521FECF"/>
    <w:rsid w:val="752A9926"/>
    <w:rsid w:val="752E2307"/>
    <w:rsid w:val="75318ABB"/>
    <w:rsid w:val="755829A3"/>
    <w:rsid w:val="756BA271"/>
    <w:rsid w:val="759CDB2F"/>
    <w:rsid w:val="75A7AA11"/>
    <w:rsid w:val="75B03E33"/>
    <w:rsid w:val="75E75E45"/>
    <w:rsid w:val="75FA0E07"/>
    <w:rsid w:val="75FBD44E"/>
    <w:rsid w:val="75FBD57D"/>
    <w:rsid w:val="76014F8B"/>
    <w:rsid w:val="7608BC18"/>
    <w:rsid w:val="76122542"/>
    <w:rsid w:val="7612621D"/>
    <w:rsid w:val="7618ED78"/>
    <w:rsid w:val="76293B5C"/>
    <w:rsid w:val="763C024D"/>
    <w:rsid w:val="76406465"/>
    <w:rsid w:val="76608610"/>
    <w:rsid w:val="76981687"/>
    <w:rsid w:val="76B021A6"/>
    <w:rsid w:val="76C9B821"/>
    <w:rsid w:val="76CB8658"/>
    <w:rsid w:val="76FAFDDB"/>
    <w:rsid w:val="76FD1399"/>
    <w:rsid w:val="77123FBC"/>
    <w:rsid w:val="7754829C"/>
    <w:rsid w:val="778CA18E"/>
    <w:rsid w:val="77A06D9E"/>
    <w:rsid w:val="77A75FD9"/>
    <w:rsid w:val="77B095FB"/>
    <w:rsid w:val="77B11B4B"/>
    <w:rsid w:val="77F6E6A4"/>
    <w:rsid w:val="7808A4E7"/>
    <w:rsid w:val="7843C7BB"/>
    <w:rsid w:val="7858B26C"/>
    <w:rsid w:val="785BEA9A"/>
    <w:rsid w:val="78604E98"/>
    <w:rsid w:val="78700DCE"/>
    <w:rsid w:val="7879E088"/>
    <w:rsid w:val="787DE26B"/>
    <w:rsid w:val="78B5BE5C"/>
    <w:rsid w:val="78B98E92"/>
    <w:rsid w:val="78BFDED4"/>
    <w:rsid w:val="78CBBE8B"/>
    <w:rsid w:val="78E1C11C"/>
    <w:rsid w:val="78FC0BAF"/>
    <w:rsid w:val="79121B5E"/>
    <w:rsid w:val="7956E5A4"/>
    <w:rsid w:val="795792B0"/>
    <w:rsid w:val="79A2A931"/>
    <w:rsid w:val="79AF2EE4"/>
    <w:rsid w:val="79B3A05F"/>
    <w:rsid w:val="79C45A2A"/>
    <w:rsid w:val="79EB7374"/>
    <w:rsid w:val="7A02BC88"/>
    <w:rsid w:val="7A056323"/>
    <w:rsid w:val="7A23128F"/>
    <w:rsid w:val="7A3155BC"/>
    <w:rsid w:val="7A3809B4"/>
    <w:rsid w:val="7A46E550"/>
    <w:rsid w:val="7A5F8001"/>
    <w:rsid w:val="7A743850"/>
    <w:rsid w:val="7A96759D"/>
    <w:rsid w:val="7AA4CEAD"/>
    <w:rsid w:val="7AAEE048"/>
    <w:rsid w:val="7AD0C5C6"/>
    <w:rsid w:val="7AE2B1CE"/>
    <w:rsid w:val="7AF367F8"/>
    <w:rsid w:val="7AFDC184"/>
    <w:rsid w:val="7B0C76CD"/>
    <w:rsid w:val="7B0D80FB"/>
    <w:rsid w:val="7B25BBEA"/>
    <w:rsid w:val="7B3F1B3A"/>
    <w:rsid w:val="7B462946"/>
    <w:rsid w:val="7B49D252"/>
    <w:rsid w:val="7B8D7032"/>
    <w:rsid w:val="7BA8748A"/>
    <w:rsid w:val="7BBC2D08"/>
    <w:rsid w:val="7BBDBBC3"/>
    <w:rsid w:val="7BE480CC"/>
    <w:rsid w:val="7BEDA321"/>
    <w:rsid w:val="7BF73A98"/>
    <w:rsid w:val="7C0FEF74"/>
    <w:rsid w:val="7C10869B"/>
    <w:rsid w:val="7C266B09"/>
    <w:rsid w:val="7C5309F2"/>
    <w:rsid w:val="7C88862D"/>
    <w:rsid w:val="7CA2C864"/>
    <w:rsid w:val="7CC27CC5"/>
    <w:rsid w:val="7CCE4C87"/>
    <w:rsid w:val="7CE7F6A8"/>
    <w:rsid w:val="7CF70E01"/>
    <w:rsid w:val="7CFC5219"/>
    <w:rsid w:val="7D04BD7D"/>
    <w:rsid w:val="7D46856C"/>
    <w:rsid w:val="7D5ED6BD"/>
    <w:rsid w:val="7D666EDD"/>
    <w:rsid w:val="7D698D5A"/>
    <w:rsid w:val="7D82F2B0"/>
    <w:rsid w:val="7D8C5189"/>
    <w:rsid w:val="7E2A050C"/>
    <w:rsid w:val="7E4C620E"/>
    <w:rsid w:val="7E5480F3"/>
    <w:rsid w:val="7E561F9E"/>
    <w:rsid w:val="7E5F9DE8"/>
    <w:rsid w:val="7E636AA7"/>
    <w:rsid w:val="7E688DD7"/>
    <w:rsid w:val="7E856A82"/>
    <w:rsid w:val="7E86B8DC"/>
    <w:rsid w:val="7E88FC83"/>
    <w:rsid w:val="7E994B7F"/>
    <w:rsid w:val="7EEFF84D"/>
    <w:rsid w:val="7F02F4AC"/>
    <w:rsid w:val="7F095A36"/>
    <w:rsid w:val="7F281205"/>
    <w:rsid w:val="7F2F0BC2"/>
    <w:rsid w:val="7F3CBD2E"/>
    <w:rsid w:val="7F495285"/>
    <w:rsid w:val="7F68448D"/>
    <w:rsid w:val="7F94CE31"/>
    <w:rsid w:val="7FAA7C6B"/>
    <w:rsid w:val="7FAC3294"/>
    <w:rsid w:val="7FC7A60A"/>
    <w:rsid w:val="7FE3BAC7"/>
    <w:rsid w:val="7FEAA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CC5609"/>
  <w14:defaultImageDpi w14:val="32767"/>
  <w15:docId w15:val="{6548DD33-C73C-4E72-902A-CF0AE340268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8" w:semiHidden="1" w:unhideWhenUsed="1"/>
    <w:lsdException w:name="List Number" w:uiPriority="28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8" w:semiHidden="1" w:unhideWhenUsed="1"/>
    <w:lsdException w:name="List Bullet 3" w:uiPriority="28" w:semiHidden="1" w:unhideWhenUsed="1"/>
    <w:lsdException w:name="List Bullet 4" w:uiPriority="28" w:semiHidden="1" w:unhideWhenUsed="1"/>
    <w:lsdException w:name="List Bullet 5" w:uiPriority="28" w:semiHidden="1" w:unhideWhenUsed="1"/>
    <w:lsdException w:name="List Number 2" w:uiPriority="28" w:semiHidden="1" w:unhideWhenUsed="1"/>
    <w:lsdException w:name="List Number 3" w:uiPriority="28" w:semiHidden="1" w:unhideWhenUsed="1"/>
    <w:lsdException w:name="List Number 4" w:uiPriority="28" w:semiHidden="1" w:unhideWhenUsed="1"/>
    <w:lsdException w:name="List Number 5" w:uiPriority="28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40943"/>
    <w:pPr>
      <w:spacing w:after="200" w:line="276" w:lineRule="auto"/>
    </w:pPr>
    <w:rPr>
      <w:rFonts w:ascii="Verdana" w:hAnsi="Verdana"/>
      <w:sz w:val="20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5406"/>
    <w:pPr>
      <w:keepNext/>
      <w:keepLines/>
      <w:pBdr>
        <w:top w:val="single" w:color="00A1E0" w:themeColor="accent3" w:sz="4" w:space="1"/>
      </w:pBdr>
      <w:spacing w:before="240" w:after="0"/>
      <w:outlineLvl w:val="1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hAnsiTheme="majorHAnsi"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b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95406"/>
  </w:style>
  <w:style w:type="paragraph" w:styleId="Footer">
    <w:name w:val="footer"/>
    <w:basedOn w:val="Normal"/>
    <w:link w:val="Foot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styleId="FooterChar" w:customStyle="1">
    <w:name w:val="Footer Char"/>
    <w:basedOn w:val="DefaultParagraphFont"/>
    <w:link w:val="Footer"/>
    <w:uiPriority w:val="99"/>
    <w:rsid w:val="00895406"/>
    <w:rPr>
      <w:sz w:val="12"/>
    </w:rPr>
  </w:style>
  <w:style w:type="character" w:styleId="Heading1Char" w:customStyle="1">
    <w:name w:val="Heading 1 Char"/>
    <w:basedOn w:val="DefaultParagraphFont"/>
    <w:link w:val="Heading1"/>
    <w:uiPriority w:val="9"/>
    <w:rsid w:val="00895406"/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character" w:styleId="Heading2Char" w:customStyle="1">
    <w:name w:val="Heading 2 Char"/>
    <w:basedOn w:val="DefaultParagraphFont"/>
    <w:link w:val="Heading2"/>
    <w:uiPriority w:val="9"/>
    <w:rsid w:val="00895406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Heading3Char" w:customStyle="1">
    <w:name w:val="Heading 3 Char"/>
    <w:basedOn w:val="DefaultParagraphFont"/>
    <w:link w:val="Heading3"/>
    <w:uiPriority w:val="9"/>
    <w:rsid w:val="00895406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sid w:val="00895406"/>
    <w:rPr>
      <w:rFonts w:asciiTheme="majorHAnsi" w:hAnsiTheme="majorHAnsi" w:eastAsiaTheme="majorEastAsia" w:cstheme="majorBidi"/>
      <w:b/>
      <w:iCs/>
    </w:rPr>
  </w:style>
  <w:style w:type="character" w:styleId="Heading5Char" w:customStyle="1">
    <w:name w:val="Heading 5 Char"/>
    <w:basedOn w:val="DefaultParagraphFont"/>
    <w:link w:val="Heading5"/>
    <w:uiPriority w:val="9"/>
    <w:rsid w:val="00895406"/>
    <w:rPr>
      <w:rFonts w:asciiTheme="majorHAnsi" w:hAnsiTheme="majorHAnsi" w:eastAsiaTheme="majorEastAsia" w:cstheme="majorBidi"/>
      <w:b/>
    </w:rPr>
  </w:style>
  <w:style w:type="character" w:styleId="Strong">
    <w:name w:val="Strong"/>
    <w:basedOn w:val="DefaultParagraphFont"/>
    <w:qFormat/>
    <w:rsid w:val="00895406"/>
    <w:rPr>
      <w:b/>
      <w:bCs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895406"/>
    <w:rPr>
      <w:rFonts w:asciiTheme="majorHAnsi" w:hAnsiTheme="majorHAnsi" w:eastAsiaTheme="majorEastAsia" w:cstheme="majorBidi"/>
      <w:b/>
      <w:color w:val="000000" w:themeColor="text1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895406"/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IntenseEmphasis">
    <w:name w:val="Intense Emphasis"/>
    <w:basedOn w:val="DefaultParagraphFont"/>
    <w:uiPriority w:val="10"/>
    <w:qFormat/>
    <w:rsid w:val="00895406"/>
    <w:rPr>
      <w:b/>
      <w:i w:val="0"/>
      <w:iCs/>
      <w:color w:val="00A1E0" w:themeColor="accent3"/>
    </w:rPr>
  </w:style>
  <w:style w:type="character" w:styleId="Emphasis">
    <w:name w:val="Emphasis"/>
    <w:basedOn w:val="DefaultParagraphFont"/>
    <w:uiPriority w:val="10"/>
    <w:qFormat/>
    <w:rsid w:val="00895406"/>
    <w:rPr>
      <w:i w:val="0"/>
      <w:iCs/>
      <w:color w:val="00A1E0" w:themeColor="accent3"/>
    </w:rPr>
  </w:style>
  <w:style w:type="paragraph" w:styleId="NoSpacing">
    <w:name w:val="No Spacing"/>
    <w:uiPriority w:val="1"/>
    <w:qFormat/>
    <w:rsid w:val="00895406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895406"/>
    <w:pPr>
      <w:spacing w:before="200" w:after="160"/>
    </w:pPr>
    <w:rPr>
      <w:iCs/>
      <w:sz w:val="24"/>
    </w:rPr>
  </w:style>
  <w:style w:type="character" w:styleId="QuoteChar" w:customStyle="1">
    <w:name w:val="Quote Char"/>
    <w:basedOn w:val="DefaultParagraphFont"/>
    <w:link w:val="Quote"/>
    <w:uiPriority w:val="29"/>
    <w:rsid w:val="00895406"/>
    <w:rPr>
      <w:iCs/>
      <w:sz w:val="24"/>
    </w:rPr>
  </w:style>
  <w:style w:type="character" w:styleId="PageNumber">
    <w:name w:val="page number"/>
    <w:basedOn w:val="DefaultParagraphFont"/>
    <w:uiPriority w:val="99"/>
    <w:unhideWhenUsed/>
    <w:rsid w:val="00895406"/>
    <w:rPr>
      <w:b/>
      <w:color w:val="FF5200" w:themeColor="accent2"/>
      <w:sz w:val="1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895406"/>
    <w:rPr>
      <w:sz w:val="14"/>
      <w:szCs w:val="20"/>
    </w:rPr>
  </w:style>
  <w:style w:type="table" w:styleId="TableGrid">
    <w:name w:val="Table Grid"/>
    <w:basedOn w:val="TableNormal"/>
    <w:uiPriority w:val="5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color="auto" w:sz="2" w:space="0"/>
        <w:insideV w:val="single" w:color="auto" w:sz="2" w:space="0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color="auto" w:sz="2" w:space="0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BodyText">
    <w:name w:val="Body Text"/>
    <w:basedOn w:val="Normal"/>
    <w:link w:val="BodyTextChar"/>
    <w:uiPriority w:val="99"/>
    <w:unhideWhenUsed/>
    <w:rsid w:val="00895406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895406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5406"/>
    <w:pPr>
      <w:spacing w:after="0"/>
      <w:ind w:firstLine="301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rsid w:val="00895406"/>
  </w:style>
  <w:style w:type="paragraph" w:styleId="Druhdokumentu" w:customStyle="1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hAnsiTheme="majorHAnsi" w:eastAsiaTheme="majorEastAsia" w:cstheme="majorBidi"/>
      <w:b/>
      <w:color w:val="002B59" w:themeColor="accent1"/>
      <w:spacing w:val="-6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9540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</w:rPr>
  </w:style>
  <w:style w:type="character" w:styleId="SubtitleChar" w:customStyle="1">
    <w:name w:val="Subtitle Char"/>
    <w:basedOn w:val="DefaultParagraphFont"/>
    <w:link w:val="Subtitle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SubtleEmphasis">
    <w:name w:val="Subtle Emphasis"/>
    <w:basedOn w:val="DefaultParagraphFont"/>
    <w:uiPriority w:val="10"/>
    <w:qFormat/>
    <w:rsid w:val="00895406"/>
    <w:rPr>
      <w:i w:val="0"/>
      <w:iC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406"/>
    <w:pPr>
      <w:pBdr>
        <w:top w:val="single" w:color="00A1E0" w:themeColor="accent3" w:sz="12" w:space="10"/>
        <w:bottom w:val="single" w:color="auto" w:sz="2" w:space="10"/>
      </w:pBdr>
      <w:spacing w:before="160" w:after="160"/>
      <w:ind w:left="862" w:right="862"/>
      <w:jc w:val="center"/>
    </w:pPr>
    <w:rPr>
      <w:b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95406"/>
    <w:rPr>
      <w:b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406"/>
    <w:pPr>
      <w:spacing w:line="240" w:lineRule="auto"/>
    </w:pPr>
    <w:rPr>
      <w:iCs/>
      <w:color w:val="44546A" w:themeColor="text2"/>
    </w:rPr>
  </w:style>
  <w:style w:type="paragraph" w:styleId="ListParagraph">
    <w:name w:val="List Paragraph"/>
    <w:basedOn w:val="Normal"/>
    <w:uiPriority w:val="34"/>
    <w:qFormat/>
    <w:rsid w:val="00895406"/>
    <w:pPr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9540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895406"/>
    <w:rPr>
      <w:rFonts w:asciiTheme="majorHAnsi" w:hAnsiTheme="majorHAnsi" w:eastAsiaTheme="majorEastAsia" w:cstheme="majorBidi"/>
      <w:sz w:val="20"/>
      <w:szCs w:val="24"/>
      <w:shd w:val="pct20" w:color="auto" w:fill="auto"/>
    </w:rPr>
  </w:style>
  <w:style w:type="paragraph" w:styleId="NormalWeb">
    <w:name w:val="Normal (Web)"/>
    <w:basedOn w:val="Normal"/>
    <w:unhideWhenUsed/>
    <w:rsid w:val="00895406"/>
    <w:rPr>
      <w:rFonts w:cs="Times New Roman"/>
      <w:szCs w:val="24"/>
    </w:rPr>
  </w:style>
  <w:style w:type="character" w:styleId="Nadpisvtabulce" w:customStyle="1">
    <w:name w:val="Nadpis v tabulce"/>
    <w:basedOn w:val="DefaultParagraphFont"/>
    <w:uiPriority w:val="9"/>
    <w:qFormat/>
    <w:rsid w:val="00895406"/>
    <w:rPr>
      <w:b/>
      <w:sz w:val="18"/>
    </w:rPr>
  </w:style>
  <w:style w:type="paragraph" w:styleId="Nadpistabulky" w:customStyle="1">
    <w:name w:val="Nadpis tabulky"/>
    <w:basedOn w:val="Normal"/>
    <w:next w:val="Normal"/>
    <w:uiPriority w:val="9"/>
    <w:qFormat/>
    <w:rsid w:val="00341DCF"/>
    <w:pPr>
      <w:keepNext/>
      <w:keepLines/>
      <w:pBdr>
        <w:top w:val="single" w:color="00A1E0" w:themeColor="accent3" w:sz="12" w:space="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styleId="PlainTable41" w:customStyle="1">
    <w:name w:val="Plain Table 41"/>
    <w:basedOn w:val="TableNormal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ulkaodvolacchadoplujcchdaj" w:customStyle="1">
    <w:name w:val="Tabulka odvolacích a doplňujících údajů"/>
    <w:basedOn w:val="TableNormal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ListBullet">
    <w:name w:val="List Bullet"/>
    <w:basedOn w:val="Normal"/>
    <w:uiPriority w:val="28"/>
    <w:unhideWhenUsed/>
    <w:rsid w:val="00895406"/>
    <w:pPr>
      <w:numPr>
        <w:numId w:val="15"/>
      </w:numPr>
      <w:spacing w:after="0"/>
    </w:pPr>
  </w:style>
  <w:style w:type="paragraph" w:styleId="ListBullet2">
    <w:name w:val="List Bullet 2"/>
    <w:basedOn w:val="ListBullet"/>
    <w:uiPriority w:val="28"/>
    <w:unhideWhenUsed/>
    <w:rsid w:val="00895406"/>
    <w:pPr>
      <w:numPr>
        <w:ilvl w:val="1"/>
      </w:numPr>
    </w:pPr>
  </w:style>
  <w:style w:type="paragraph" w:styleId="ListBullet3">
    <w:name w:val="List Bullet 3"/>
    <w:basedOn w:val="ListBullet"/>
    <w:uiPriority w:val="28"/>
    <w:unhideWhenUsed/>
    <w:rsid w:val="00895406"/>
    <w:pPr>
      <w:numPr>
        <w:ilvl w:val="2"/>
      </w:numPr>
    </w:pPr>
  </w:style>
  <w:style w:type="paragraph" w:styleId="ListBullet4">
    <w:name w:val="List Bullet 4"/>
    <w:basedOn w:val="ListBullet"/>
    <w:uiPriority w:val="28"/>
    <w:unhideWhenUsed/>
    <w:rsid w:val="00895406"/>
    <w:pPr>
      <w:numPr>
        <w:ilvl w:val="3"/>
      </w:numPr>
    </w:pPr>
  </w:style>
  <w:style w:type="paragraph" w:styleId="ListBullet5">
    <w:name w:val="List Bullet 5"/>
    <w:basedOn w:val="ListBullet"/>
    <w:uiPriority w:val="28"/>
    <w:unhideWhenUsed/>
    <w:rsid w:val="00895406"/>
    <w:pPr>
      <w:numPr>
        <w:ilvl w:val="4"/>
      </w:numPr>
    </w:pPr>
  </w:style>
  <w:style w:type="paragraph" w:styleId="ListNumber">
    <w:name w:val="List Number"/>
    <w:basedOn w:val="Normal"/>
    <w:uiPriority w:val="28"/>
    <w:unhideWhenUsed/>
    <w:rsid w:val="00895406"/>
    <w:pPr>
      <w:numPr>
        <w:numId w:val="16"/>
      </w:numPr>
      <w:spacing w:after="0"/>
      <w:contextualSpacing/>
    </w:pPr>
  </w:style>
  <w:style w:type="paragraph" w:styleId="ListNumber2">
    <w:name w:val="List Number 2"/>
    <w:basedOn w:val="ListNumber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ListNumber3">
    <w:name w:val="List Number 3"/>
    <w:basedOn w:val="ListNumber"/>
    <w:uiPriority w:val="28"/>
    <w:unhideWhenUsed/>
    <w:rsid w:val="00895406"/>
    <w:pPr>
      <w:numPr>
        <w:ilvl w:val="2"/>
      </w:numPr>
    </w:pPr>
  </w:style>
  <w:style w:type="paragraph" w:styleId="ListNumber4">
    <w:name w:val="List Number 4"/>
    <w:basedOn w:val="ListNumber"/>
    <w:uiPriority w:val="28"/>
    <w:unhideWhenUsed/>
    <w:rsid w:val="00895406"/>
    <w:pPr>
      <w:numPr>
        <w:ilvl w:val="3"/>
      </w:numPr>
    </w:pPr>
  </w:style>
  <w:style w:type="paragraph" w:styleId="ListNumber5">
    <w:name w:val="List Number 5"/>
    <w:basedOn w:val="ListNumber"/>
    <w:uiPriority w:val="28"/>
    <w:unhideWhenUsed/>
    <w:rsid w:val="00895406"/>
    <w:pPr>
      <w:numPr>
        <w:ilvl w:val="4"/>
      </w:numPr>
    </w:pPr>
  </w:style>
  <w:style w:type="numbering" w:styleId="ListNumbermultilevel" w:customStyle="1">
    <w:name w:val="List Number (multilevel)"/>
    <w:uiPriority w:val="99"/>
    <w:rsid w:val="00895406"/>
    <w:pPr>
      <w:numPr>
        <w:numId w:val="14"/>
      </w:numPr>
    </w:pPr>
  </w:style>
  <w:style w:type="numbering" w:styleId="ListBulletmultilevel" w:customStyle="1">
    <w:name w:val="List Bullet (multilevel)"/>
    <w:uiPriority w:val="99"/>
    <w:rsid w:val="00895406"/>
    <w:pPr>
      <w:numPr>
        <w:numId w:val="17"/>
      </w:numPr>
    </w:pPr>
  </w:style>
  <w:style w:type="paragraph" w:styleId="Vraznjtext" w:customStyle="1">
    <w:name w:val="Výraznější text"/>
    <w:basedOn w:val="Normal"/>
    <w:uiPriority w:val="9"/>
    <w:qFormat/>
    <w:rsid w:val="00895406"/>
    <w:rPr>
      <w:sz w:val="24"/>
      <w:szCs w:val="24"/>
    </w:rPr>
  </w:style>
  <w:style w:type="paragraph" w:styleId="Doplujcdaje" w:customStyle="1">
    <w:name w:val="Doplňující údaje"/>
    <w:basedOn w:val="NoSpacing"/>
    <w:uiPriority w:val="10"/>
    <w:qFormat/>
    <w:rsid w:val="00895406"/>
    <w:rPr>
      <w:sz w:val="14"/>
      <w:szCs w:val="14"/>
    </w:rPr>
  </w:style>
  <w:style w:type="paragraph" w:styleId="TOC2">
    <w:name w:val="toc 2"/>
    <w:basedOn w:val="Normal"/>
    <w:next w:val="Normal"/>
    <w:autoRedefine/>
    <w:uiPriority w:val="39"/>
    <w:unhideWhenUsed/>
    <w:rsid w:val="00895406"/>
    <w:pPr>
      <w:spacing w:after="100"/>
      <w:ind w:left="180"/>
    </w:pPr>
  </w:style>
  <w:style w:type="paragraph" w:styleId="TOC1">
    <w:name w:val="toc 1"/>
    <w:basedOn w:val="Normal"/>
    <w:next w:val="Normal"/>
    <w:autoRedefine/>
    <w:uiPriority w:val="39"/>
    <w:unhideWhenUsed/>
    <w:rsid w:val="0089540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895406"/>
    <w:pPr>
      <w:spacing w:after="100"/>
      <w:ind w:left="360"/>
    </w:pPr>
  </w:style>
  <w:style w:type="character" w:styleId="Hyperlink">
    <w:name w:val="Hyperlink"/>
    <w:basedOn w:val="DefaultParagraphFont"/>
    <w:uiPriority w:val="99"/>
    <w:unhideWhenUsed/>
    <w:rsid w:val="00895406"/>
    <w:rPr>
      <w:color w:val="0563C1" w:themeColor="hyperlink"/>
      <w:u w:val="single"/>
    </w:rPr>
  </w:style>
  <w:style w:type="paragraph" w:styleId="TOCHeading">
    <w:name w:val="TOC Heading"/>
    <w:basedOn w:val="Heading3"/>
    <w:next w:val="Normal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95406"/>
    <w:rPr>
      <w:rFonts w:ascii="Segoe UI" w:hAnsi="Segoe UI" w:cs="Segoe UI"/>
    </w:rPr>
  </w:style>
  <w:style w:type="character" w:styleId="CommentReference1" w:customStyle="1">
    <w:name w:val="Comment Reference1"/>
    <w:basedOn w:val="DefaultParagraphFont"/>
    <w:semiHidden/>
    <w:unhideWhenUsed/>
    <w:rsid w:val="001E038D"/>
    <w:rPr>
      <w:sz w:val="16"/>
      <w:szCs w:val="16"/>
    </w:rPr>
  </w:style>
  <w:style w:type="character" w:styleId="CommentReference">
    <w:name w:val="Comment Reference"/>
    <w:basedOn w:val="DefaultParagraphFont"/>
    <w:semiHidden/>
    <w:unhideWhenUsed/>
    <w:rsid w:val="007E141A"/>
    <w:rPr>
      <w:sz w:val="16"/>
      <w:szCs w:val="16"/>
    </w:rPr>
  </w:style>
  <w:style w:type="paragraph" w:styleId="CommentText">
    <w:name w:val="Comment Text"/>
    <w:basedOn w:val="Normal"/>
    <w:link w:val="CommentTextChar1"/>
    <w:semiHidden/>
    <w:unhideWhenUsed/>
    <w:rsid w:val="007E141A"/>
    <w:pPr>
      <w:spacing w:line="240" w:lineRule="auto"/>
    </w:pPr>
    <w:rPr>
      <w:szCs w:val="20"/>
    </w:rPr>
  </w:style>
  <w:style w:type="character" w:styleId="CommentTextChar1" w:customStyle="1">
    <w:name w:val="Comment Text Char1"/>
    <w:basedOn w:val="DefaultParagraphFont"/>
    <w:link w:val="CommentText"/>
    <w:rsid w:val="007E141A"/>
    <w:rPr>
      <w:rFonts w:ascii="Verdana" w:hAnsi="Verdana"/>
      <w:sz w:val="20"/>
      <w:szCs w:val="20"/>
    </w:rPr>
  </w:style>
  <w:style w:type="character" w:styleId="CommentReference2" w:customStyle="1">
    <w:name w:val="Comment Reference2"/>
    <w:basedOn w:val="DefaultParagraphFont"/>
    <w:semiHidden/>
    <w:unhideWhenUsed/>
    <w:rsid w:val="004B08A5"/>
    <w:rPr>
      <w:sz w:val="16"/>
      <w:szCs w:val="16"/>
    </w:rPr>
  </w:style>
  <w:style w:type="paragraph" w:styleId="Default" w:customStyle="1">
    <w:name w:val="Default"/>
    <w:rsid w:val="00BE3B7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Section" w:customStyle="1">
    <w:name w:val="Section"/>
    <w:basedOn w:val="Normal"/>
    <w:rsid w:val="00810774"/>
    <w:pPr>
      <w:widowControl w:val="0"/>
      <w:spacing w:after="0" w:line="360" w:lineRule="exact"/>
      <w:jc w:val="center"/>
    </w:pPr>
    <w:rPr>
      <w:rFonts w:ascii="Arial" w:hAnsi="Arial" w:eastAsia="Times New Roman" w:cs="Arial"/>
      <w:b/>
      <w:bCs/>
      <w:sz w:val="32"/>
      <w:szCs w:val="32"/>
      <w:lang w:eastAsia="cs-CZ"/>
    </w:rPr>
  </w:style>
  <w:style w:type="paragraph" w:styleId="Zkladntextodsazen1" w:customStyle="1">
    <w:name w:val="Základní text odsazený1"/>
    <w:basedOn w:val="Normal"/>
    <w:link w:val="BodyTextIndentChar"/>
    <w:rsid w:val="00810774"/>
    <w:pPr>
      <w:spacing w:after="120" w:line="240" w:lineRule="auto"/>
      <w:ind w:left="283"/>
    </w:pPr>
    <w:rPr>
      <w:rFonts w:ascii="Times New Roman" w:hAnsi="Times New Roman" w:eastAsia="Times New Roman" w:cs="Times New Roman"/>
      <w:szCs w:val="20"/>
      <w:lang w:eastAsia="cs-CZ"/>
    </w:rPr>
  </w:style>
  <w:style w:type="character" w:styleId="BodyTextIndentChar" w:customStyle="1">
    <w:name w:val="Body Text Indent Char"/>
    <w:link w:val="Zkladntextodsazen1"/>
    <w:rsid w:val="00810774"/>
    <w:rPr>
      <w:rFonts w:ascii="Times New Roman" w:hAnsi="Times New Roman" w:eastAsia="Times New Roman" w:cs="Times New Roman"/>
      <w:sz w:val="20"/>
      <w:szCs w:val="20"/>
      <w:lang w:eastAsia="cs-CZ"/>
    </w:rPr>
  </w:style>
  <w:style w:type="table" w:styleId="LightShading">
    <w:name w:val="Light Shading"/>
    <w:basedOn w:val="TableNormal"/>
    <w:uiPriority w:val="60"/>
    <w:rsid w:val="000D474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pple-converted-space" w:customStyle="1">
    <w:name w:val="apple-converted-space"/>
    <w:rsid w:val="00A547EA"/>
  </w:style>
  <w:style w:type="table" w:styleId="LightGrid-Accent3">
    <w:name w:val="Light Grid Accent 3"/>
    <w:basedOn w:val="TableNormal"/>
    <w:uiPriority w:val="62"/>
    <w:rsid w:val="00877DBA"/>
    <w:pPr>
      <w:spacing w:after="0" w:line="240" w:lineRule="auto"/>
    </w:pPr>
    <w:tblPr>
      <w:tblStyleRowBandSize w:val="1"/>
      <w:tblStyleColBandSize w:val="1"/>
      <w:tblBorders>
        <w:top w:val="single" w:color="00A1E0" w:themeColor="accent3" w:sz="8" w:space="0"/>
        <w:left w:val="single" w:color="00A1E0" w:themeColor="accent3" w:sz="8" w:space="0"/>
        <w:bottom w:val="single" w:color="00A1E0" w:themeColor="accent3" w:sz="8" w:space="0"/>
        <w:right w:val="single" w:color="00A1E0" w:themeColor="accent3" w:sz="8" w:space="0"/>
        <w:insideH w:val="single" w:color="00A1E0" w:themeColor="accent3" w:sz="8" w:space="0"/>
        <w:insideV w:val="single" w:color="00A1E0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A1E0" w:themeColor="accent3" w:sz="8" w:space="0"/>
          <w:left w:val="single" w:color="00A1E0" w:themeColor="accent3" w:sz="8" w:space="0"/>
          <w:bottom w:val="single" w:color="00A1E0" w:themeColor="accent3" w:sz="18" w:space="0"/>
          <w:right w:val="single" w:color="00A1E0" w:themeColor="accent3" w:sz="8" w:space="0"/>
          <w:insideH w:val="nil"/>
          <w:insideV w:val="single" w:color="00A1E0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A1E0" w:themeColor="accent3" w:sz="6" w:space="0"/>
          <w:left w:val="single" w:color="00A1E0" w:themeColor="accent3" w:sz="8" w:space="0"/>
          <w:bottom w:val="single" w:color="00A1E0" w:themeColor="accent3" w:sz="8" w:space="0"/>
          <w:right w:val="single" w:color="00A1E0" w:themeColor="accent3" w:sz="8" w:space="0"/>
          <w:insideH w:val="nil"/>
          <w:insideV w:val="single" w:color="00A1E0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A1E0" w:themeColor="accent3" w:sz="8" w:space="0"/>
          <w:left w:val="single" w:color="00A1E0" w:themeColor="accent3" w:sz="8" w:space="0"/>
          <w:bottom w:val="single" w:color="00A1E0" w:themeColor="accent3" w:sz="8" w:space="0"/>
          <w:right w:val="single" w:color="00A1E0" w:themeColor="accent3" w:sz="8" w:space="0"/>
        </w:tcBorders>
      </w:tcPr>
    </w:tblStylePr>
    <w:tblStylePr w:type="band1Vert">
      <w:tblPr/>
      <w:tcPr>
        <w:tcBorders>
          <w:top w:val="single" w:color="00A1E0" w:themeColor="accent3" w:sz="8" w:space="0"/>
          <w:left w:val="single" w:color="00A1E0" w:themeColor="accent3" w:sz="8" w:space="0"/>
          <w:bottom w:val="single" w:color="00A1E0" w:themeColor="accent3" w:sz="8" w:space="0"/>
          <w:right w:val="single" w:color="00A1E0" w:themeColor="accent3" w:sz="8" w:space="0"/>
        </w:tcBorders>
        <w:shd w:val="clear" w:color="auto" w:fill="B8EBFF" w:themeFill="accent3" w:themeFillTint="3F"/>
      </w:tcPr>
    </w:tblStylePr>
    <w:tblStylePr w:type="band1Horz">
      <w:tblPr/>
      <w:tcPr>
        <w:tcBorders>
          <w:top w:val="single" w:color="00A1E0" w:themeColor="accent3" w:sz="8" w:space="0"/>
          <w:left w:val="single" w:color="00A1E0" w:themeColor="accent3" w:sz="8" w:space="0"/>
          <w:bottom w:val="single" w:color="00A1E0" w:themeColor="accent3" w:sz="8" w:space="0"/>
          <w:right w:val="single" w:color="00A1E0" w:themeColor="accent3" w:sz="8" w:space="0"/>
          <w:insideV w:val="single" w:color="00A1E0" w:themeColor="accent3" w:sz="8" w:space="0"/>
        </w:tcBorders>
        <w:shd w:val="clear" w:color="auto" w:fill="B8EBFF" w:themeFill="accent3" w:themeFillTint="3F"/>
      </w:tcPr>
    </w:tblStylePr>
    <w:tblStylePr w:type="band2Horz">
      <w:tblPr/>
      <w:tcPr>
        <w:tcBorders>
          <w:top w:val="single" w:color="00A1E0" w:themeColor="accent3" w:sz="8" w:space="0"/>
          <w:left w:val="single" w:color="00A1E0" w:themeColor="accent3" w:sz="8" w:space="0"/>
          <w:bottom w:val="single" w:color="00A1E0" w:themeColor="accent3" w:sz="8" w:space="0"/>
          <w:right w:val="single" w:color="00A1E0" w:themeColor="accent3" w:sz="8" w:space="0"/>
          <w:insideV w:val="single" w:color="00A1E0" w:themeColor="accent3" w:sz="8" w:space="0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4F5DD6"/>
    <w:pPr>
      <w:jc w:val="both"/>
    </w:pPr>
  </w:style>
  <w:style w:type="character" w:styleId="BodyText2Char" w:customStyle="1">
    <w:name w:val="Body Text 2 Char"/>
    <w:basedOn w:val="DefaultParagraphFont"/>
    <w:link w:val="BodyText2"/>
    <w:uiPriority w:val="99"/>
    <w:rsid w:val="004F5DD6"/>
    <w:rPr>
      <w:rFonts w:ascii="Verdana" w:hAnsi="Verdana"/>
      <w:sz w:val="20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5C0C1C"/>
    <w:pPr>
      <w:jc w:val="both"/>
    </w:pPr>
    <w:rPr>
      <w:b/>
    </w:rPr>
  </w:style>
  <w:style w:type="character" w:styleId="BodyText3Char" w:customStyle="1">
    <w:name w:val="Body Text 3 Char"/>
    <w:basedOn w:val="DefaultParagraphFont"/>
    <w:link w:val="BodyText3"/>
    <w:uiPriority w:val="99"/>
    <w:rsid w:val="005C0C1C"/>
    <w:rPr>
      <w:rFonts w:ascii="Verdana" w:hAnsi="Verdana"/>
      <w:b/>
      <w:sz w:val="20"/>
      <w:szCs w:val="22"/>
    </w:rPr>
  </w:style>
  <w:style w:type="paragraph" w:styleId="Podbodsmlouvy" w:customStyle="1">
    <w:name w:val="Podbod smlouvy"/>
    <w:basedOn w:val="Normal"/>
    <w:rsid w:val="00D2567C"/>
    <w:pPr>
      <w:numPr>
        <w:numId w:val="23"/>
      </w:numPr>
      <w:tabs>
        <w:tab w:val="right" w:pos="3828"/>
      </w:tabs>
      <w:spacing w:after="120" w:line="240" w:lineRule="auto"/>
      <w:ind w:right="-284"/>
      <w:outlineLvl w:val="1"/>
    </w:pPr>
    <w:rPr>
      <w:rFonts w:ascii="Times New Roman" w:hAnsi="Times New Roman" w:eastAsia="Times New Roman" w:cs="Times New Roman"/>
      <w:spacing w:val="-4"/>
      <w:szCs w:val="20"/>
      <w:lang w:val="x-none" w:eastAsia="x-none"/>
    </w:rPr>
  </w:style>
  <w:style w:type="paragraph" w:styleId="l4" w:customStyle="1">
    <w:name w:val="l4"/>
    <w:basedOn w:val="Normal"/>
    <w:rsid w:val="00A9615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Revision">
    <w:name w:val="Revision"/>
    <w:hidden/>
    <w:uiPriority w:val="99"/>
    <w:semiHidden/>
    <w:rsid w:val="000468CE"/>
    <w:pPr>
      <w:spacing w:after="0" w:line="240" w:lineRule="auto"/>
    </w:pPr>
    <w:rPr>
      <w:rFonts w:ascii="Verdana" w:hAnsi="Verdana"/>
      <w:sz w:val="20"/>
      <w:szCs w:val="22"/>
    </w:rPr>
  </w:style>
  <w:style w:type="paragraph" w:styleId="CommentText1" w:customStyle="1">
    <w:name w:val="Comment Text1"/>
    <w:basedOn w:val="Normal"/>
    <w:unhideWhenUsed/>
    <w:rsid w:val="004B08A5"/>
    <w:pPr>
      <w:spacing w:line="240" w:lineRule="auto"/>
    </w:pPr>
    <w:rPr>
      <w:szCs w:val="20"/>
    </w:rPr>
  </w:style>
  <w:style w:type="character" w:styleId="CommentReference3" w:customStyle="1">
    <w:name w:val="Comment Reference3"/>
    <w:basedOn w:val="DefaultParagraphFont"/>
    <w:semiHidden/>
    <w:unhideWhenUsed/>
    <w:rsid w:val="00545E18"/>
    <w:rPr>
      <w:sz w:val="16"/>
      <w:szCs w:val="16"/>
    </w:rPr>
  </w:style>
  <w:style w:type="paragraph" w:styleId="CommentText2" w:customStyle="1">
    <w:name w:val="Comment Text2"/>
    <w:basedOn w:val="Normal"/>
    <w:link w:val="CommentTextChar"/>
    <w:unhideWhenUsed/>
    <w:rsid w:val="00545E18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2"/>
    <w:rsid w:val="00545E18"/>
    <w:rPr>
      <w:rFonts w:ascii="Verdana" w:hAnsi="Verdana"/>
      <w:sz w:val="20"/>
      <w:szCs w:val="20"/>
    </w:rPr>
  </w:style>
  <w:style w:type="paragraph" w:styleId="CommentSubject1" w:customStyle="1">
    <w:name w:val="Comment Subject1"/>
    <w:basedOn w:val="CommentText2"/>
    <w:next w:val="CommentText2"/>
    <w:link w:val="CommentSubjectChar"/>
    <w:uiPriority w:val="99"/>
    <w:semiHidden/>
    <w:unhideWhenUsed/>
    <w:rsid w:val="00545E18"/>
    <w:rPr>
      <w:b/>
      <w:bCs/>
    </w:rPr>
  </w:style>
  <w:style w:type="character" w:styleId="CommentSubjectChar" w:customStyle="1">
    <w:name w:val="Comment Subject Char"/>
    <w:basedOn w:val="CommentTextChar"/>
    <w:link w:val="CommentSubject1"/>
    <w:uiPriority w:val="99"/>
    <w:semiHidden/>
    <w:rsid w:val="00545E18"/>
    <w:rPr>
      <w:rFonts w:ascii="Verdana" w:hAnsi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9645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2.jpeg" Id="rId13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image" Target="http://www.firmaron.cz/media/images/modra.jpg" TargetMode="Externa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footer" Target="footer2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image" Target="media/image4.jpeg" Id="rId15" /><Relationship Type="http://schemas.openxmlformats.org/officeDocument/2006/relationships/endnotes" Target="endnotes.xml" Id="rId10" /><Relationship Type="http://schemas.openxmlformats.org/officeDocument/2006/relationships/header" Target="head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3.jpeg" Id="rId14" /><Relationship Type="http://schemas.openxmlformats.org/officeDocument/2006/relationships/theme" Target="theme/theme1.xml" Id="rId22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vadilova\Documents\Disk%20D\ATP\ATP%20Technick&#225;%20specifikace%20190304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Flow_SignoffStatus xmlns="9c9fee8a-662e-4998-802c-a54fde8186e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F15E13E57949901FE83203C3A7F8" ma:contentTypeVersion="7" ma:contentTypeDescription="Vytvoří nový dokument" ma:contentTypeScope="" ma:versionID="76bcd664ccd011ae7bb3240452311875">
  <xsd:schema xmlns:xsd="http://www.w3.org/2001/XMLSchema" xmlns:xs="http://www.w3.org/2001/XMLSchema" xmlns:p="http://schemas.microsoft.com/office/2006/metadata/properties" xmlns:ns2="9c9fee8a-662e-4998-802c-a54fde8186e3" xmlns:ns3="4cba649b-6ac7-4f08-a6ca-93b04839a3ae" targetNamespace="http://schemas.microsoft.com/office/2006/metadata/properties" ma:root="true" ma:fieldsID="eb1a7b99ae988e008101838deff0bfb6" ns2:_="" ns3:_="">
    <xsd:import namespace="9c9fee8a-662e-4998-802c-a54fde8186e3"/>
    <xsd:import namespace="4cba649b-6ac7-4f08-a6ca-93b04839a3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ee8a-662e-4998-802c-a54fde818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4" nillable="true" ma:displayName="Stav odsouhlasení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a649b-6ac7-4f08-a6ca-93b04839a3a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064457-D668-4331-83F1-F2231C579D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059998-5EC3-4FBD-9393-BE2C7FF1FC1E}">
  <ds:schemaRefs>
    <ds:schemaRef ds:uri="http://schemas.microsoft.com/office/2006/metadata/properties"/>
    <ds:schemaRef ds:uri="9c9fee8a-662e-4998-802c-a54fde8186e3"/>
  </ds:schemaRefs>
</ds:datastoreItem>
</file>

<file path=customXml/itemProps3.xml><?xml version="1.0" encoding="utf-8"?>
<ds:datastoreItem xmlns:ds="http://schemas.openxmlformats.org/officeDocument/2006/customXml" ds:itemID="{287094D6-9D5F-48C9-9798-91BCF24D54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13B5D7-2D6B-4455-B6B6-5B90FEBBE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9fee8a-662e-4998-802c-a54fde8186e3"/>
    <ds:schemaRef ds:uri="4cba649b-6ac7-4f08-a6ca-93b04839a3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ATP Technická specifikace 190304.dotx</ap:Template>
  <ap:Application>Microsoft Word for the web</ap:Application>
  <ap:DocSecurity>4</ap:DocSecurity>
  <ap:ScaleCrop>false</ap:ScaleCrop>
  <ap:Company>SŽDC s.o.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Zajíčková Veronika, Mgr.</dc:creator>
  <keywords/>
  <lastModifiedBy>Petrová Miroslava, Bc.</lastModifiedBy>
  <revision>329</revision>
  <lastPrinted>2022-08-14T23:10:00.0000000Z</lastPrinted>
  <dcterms:created xsi:type="dcterms:W3CDTF">2026-02-26T05:03:00.0000000Z</dcterms:created>
  <dcterms:modified xsi:type="dcterms:W3CDTF">2026-07-21T13:18:40.7378249Z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0x01010050C8F15E13E57949901FE83203C3A7F8</vt:lpwstr>
  </property>
  <property fmtid="{D5CDD505-2E9C-101B-9397-08002B2CF9AE}" pid="3" name="docLang">
    <vt:lpwstr>cs</vt:lpwstr>
  </property>
</Properties>
</file>